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D14D7E" w:rsidR="004F0988" w:rsidRDefault="004F0988" w:rsidP="005503C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bookmarkStart w:id="3" w:name="specVersion"/>
            <w:r w:rsidR="005503C6" w:rsidRPr="004D3578">
              <w:t>V</w:t>
            </w:r>
            <w:r w:rsidR="005503C6">
              <w:t>1</w:t>
            </w:r>
            <w:r w:rsidR="002C4A18">
              <w:t>.</w:t>
            </w:r>
            <w:r w:rsidR="005503C6">
              <w:t>0</w:t>
            </w:r>
            <w:r w:rsidR="002C4A18">
              <w:t>.</w:t>
            </w:r>
            <w:bookmarkEnd w:id="3"/>
            <w:r w:rsidR="00571E28">
              <w:t>0</w:t>
            </w:r>
            <w:r w:rsidRPr="004D3578">
              <w:t xml:space="preserve"> </w:t>
            </w:r>
            <w:r w:rsidRPr="00133525">
              <w:rPr>
                <w:sz w:val="32"/>
              </w:rPr>
              <w:t>(</w:t>
            </w:r>
            <w:r w:rsidR="007B5E71">
              <w:rPr>
                <w:sz w:val="32"/>
              </w:rPr>
              <w:t>202</w:t>
            </w:r>
            <w:r w:rsidR="001A2833">
              <w:rPr>
                <w:sz w:val="32"/>
              </w:rPr>
              <w:t>3</w:t>
            </w:r>
            <w:r w:rsidR="007B5E71">
              <w:rPr>
                <w:sz w:val="32"/>
              </w:rPr>
              <w:t>-</w:t>
            </w:r>
            <w:r w:rsidR="005503C6">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84660DA" w14:textId="77777777" w:rsidR="00B5103D"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B5103D">
        <w:t>Foreword</w:t>
      </w:r>
      <w:r w:rsidR="00B5103D">
        <w:tab/>
      </w:r>
      <w:r w:rsidR="00B5103D">
        <w:fldChar w:fldCharType="begin"/>
      </w:r>
      <w:r w:rsidR="00B5103D">
        <w:instrText xml:space="preserve"> PAGEREF _Toc136536021 \h </w:instrText>
      </w:r>
      <w:r w:rsidR="00B5103D">
        <w:fldChar w:fldCharType="separate"/>
      </w:r>
      <w:r w:rsidR="00B5103D">
        <w:t>4</w:t>
      </w:r>
      <w:r w:rsidR="00B5103D">
        <w:fldChar w:fldCharType="end"/>
      </w:r>
    </w:p>
    <w:p w14:paraId="6EFE8061" w14:textId="77777777" w:rsidR="00B5103D" w:rsidRDefault="00B5103D">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_Toc136536022 \h </w:instrText>
      </w:r>
      <w:r>
        <w:fldChar w:fldCharType="separate"/>
      </w:r>
      <w:r>
        <w:t>5</w:t>
      </w:r>
      <w:r>
        <w:fldChar w:fldCharType="end"/>
      </w:r>
    </w:p>
    <w:p w14:paraId="34900CBD" w14:textId="77777777" w:rsidR="00B5103D" w:rsidRDefault="00B5103D">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_Toc136536023 \h </w:instrText>
      </w:r>
      <w:r>
        <w:fldChar w:fldCharType="separate"/>
      </w:r>
      <w:r>
        <w:t>6</w:t>
      </w:r>
      <w:r>
        <w:fldChar w:fldCharType="end"/>
      </w:r>
    </w:p>
    <w:p w14:paraId="1545801C" w14:textId="77777777" w:rsidR="00B5103D" w:rsidRDefault="00B5103D">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_Toc136536024 \h </w:instrText>
      </w:r>
      <w:r>
        <w:fldChar w:fldCharType="separate"/>
      </w:r>
      <w:r>
        <w:t>6</w:t>
      </w:r>
      <w:r>
        <w:fldChar w:fldCharType="end"/>
      </w:r>
    </w:p>
    <w:p w14:paraId="265076A9" w14:textId="77777777" w:rsidR="00B5103D" w:rsidRDefault="00B5103D">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_Toc136536025 \h </w:instrText>
      </w:r>
      <w:r>
        <w:fldChar w:fldCharType="separate"/>
      </w:r>
      <w:r>
        <w:t>6</w:t>
      </w:r>
      <w:r>
        <w:fldChar w:fldCharType="end"/>
      </w:r>
    </w:p>
    <w:p w14:paraId="77E4E59E" w14:textId="77777777" w:rsidR="00B5103D" w:rsidRDefault="00B5103D">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_Toc136536026 \h </w:instrText>
      </w:r>
      <w:r>
        <w:fldChar w:fldCharType="separate"/>
      </w:r>
      <w:r>
        <w:t>6</w:t>
      </w:r>
      <w:r>
        <w:fldChar w:fldCharType="end"/>
      </w:r>
    </w:p>
    <w:p w14:paraId="2349CF64" w14:textId="77777777" w:rsidR="00B5103D" w:rsidRDefault="00B5103D">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_Toc136536027 \h </w:instrText>
      </w:r>
      <w:r>
        <w:fldChar w:fldCharType="separate"/>
      </w:r>
      <w:r>
        <w:t>7</w:t>
      </w:r>
      <w:r>
        <w:fldChar w:fldCharType="end"/>
      </w:r>
    </w:p>
    <w:p w14:paraId="61A605DE" w14:textId="77777777" w:rsidR="00B5103D" w:rsidRDefault="00B5103D">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_Toc136536028 \h </w:instrText>
      </w:r>
      <w:r>
        <w:fldChar w:fldCharType="separate"/>
      </w:r>
      <w:r>
        <w:t>7</w:t>
      </w:r>
      <w:r>
        <w:fldChar w:fldCharType="end"/>
      </w:r>
    </w:p>
    <w:p w14:paraId="393C0DFC" w14:textId="77777777" w:rsidR="00B5103D" w:rsidRDefault="00B5103D">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_Toc136536029 \h </w:instrText>
      </w:r>
      <w:r>
        <w:fldChar w:fldCharType="separate"/>
      </w:r>
      <w:r>
        <w:t>7</w:t>
      </w:r>
      <w:r>
        <w:fldChar w:fldCharType="end"/>
      </w:r>
    </w:p>
    <w:p w14:paraId="4FF14B72" w14:textId="77777777" w:rsidR="00B5103D" w:rsidRDefault="00B5103D">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_Toc136536030 \h </w:instrText>
      </w:r>
      <w:r>
        <w:fldChar w:fldCharType="separate"/>
      </w:r>
      <w:r>
        <w:t>7</w:t>
      </w:r>
      <w:r>
        <w:fldChar w:fldCharType="end"/>
      </w:r>
    </w:p>
    <w:p w14:paraId="76E83884" w14:textId="77777777" w:rsidR="00B5103D" w:rsidRDefault="00B5103D">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_Toc136536031 \h </w:instrText>
      </w:r>
      <w:r>
        <w:fldChar w:fldCharType="separate"/>
      </w:r>
      <w:r>
        <w:t>7</w:t>
      </w:r>
      <w:r>
        <w:fldChar w:fldCharType="end"/>
      </w:r>
    </w:p>
    <w:p w14:paraId="45CD1391" w14:textId="77777777" w:rsidR="00B5103D" w:rsidRDefault="00B5103D">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_Toc136536032 \h </w:instrText>
      </w:r>
      <w:r>
        <w:fldChar w:fldCharType="separate"/>
      </w:r>
      <w:r>
        <w:t>7</w:t>
      </w:r>
      <w:r>
        <w:fldChar w:fldCharType="end"/>
      </w:r>
    </w:p>
    <w:p w14:paraId="67748601" w14:textId="77777777" w:rsidR="00B5103D" w:rsidRDefault="00B5103D">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_Toc136536033 \h </w:instrText>
      </w:r>
      <w:r>
        <w:fldChar w:fldCharType="separate"/>
      </w:r>
      <w:r>
        <w:t>7</w:t>
      </w:r>
      <w:r>
        <w:fldChar w:fldCharType="end"/>
      </w:r>
    </w:p>
    <w:p w14:paraId="7C45B684" w14:textId="77777777" w:rsidR="00B5103D" w:rsidRDefault="00B5103D">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_Toc136536034 \h </w:instrText>
      </w:r>
      <w:r>
        <w:fldChar w:fldCharType="separate"/>
      </w:r>
      <w:r>
        <w:t>8</w:t>
      </w:r>
      <w:r>
        <w:fldChar w:fldCharType="end"/>
      </w:r>
    </w:p>
    <w:p w14:paraId="1977E436" w14:textId="77777777" w:rsidR="00B5103D" w:rsidRDefault="00B5103D">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_Toc136536035 \h </w:instrText>
      </w:r>
      <w:r>
        <w:fldChar w:fldCharType="separate"/>
      </w:r>
      <w:r>
        <w:t>8</w:t>
      </w:r>
      <w:r>
        <w:fldChar w:fldCharType="end"/>
      </w:r>
    </w:p>
    <w:p w14:paraId="277AA1A4" w14:textId="77777777" w:rsidR="00B5103D" w:rsidRDefault="00B5103D">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_Toc136536036 \h </w:instrText>
      </w:r>
      <w:r>
        <w:fldChar w:fldCharType="separate"/>
      </w:r>
      <w:r>
        <w:t>8</w:t>
      </w:r>
      <w:r>
        <w:fldChar w:fldCharType="end"/>
      </w:r>
    </w:p>
    <w:p w14:paraId="2697E8FF" w14:textId="77777777" w:rsidR="00B5103D" w:rsidRDefault="00B5103D">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_Toc136536037 \h </w:instrText>
      </w:r>
      <w:r>
        <w:fldChar w:fldCharType="separate"/>
      </w:r>
      <w:r>
        <w:t>8</w:t>
      </w:r>
      <w:r>
        <w:fldChar w:fldCharType="end"/>
      </w:r>
    </w:p>
    <w:p w14:paraId="2CD23F00" w14:textId="77777777" w:rsidR="00B5103D" w:rsidRDefault="00B5103D">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_Toc136536038 \h </w:instrText>
      </w:r>
      <w:r>
        <w:fldChar w:fldCharType="separate"/>
      </w:r>
      <w:r>
        <w:t>8</w:t>
      </w:r>
      <w:r>
        <w:fldChar w:fldCharType="end"/>
      </w:r>
    </w:p>
    <w:p w14:paraId="18C7BDF7" w14:textId="77777777" w:rsidR="00B5103D" w:rsidRDefault="00B5103D">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_Toc136536039 \h </w:instrText>
      </w:r>
      <w:r>
        <w:fldChar w:fldCharType="separate"/>
      </w:r>
      <w:r>
        <w:t>8</w:t>
      </w:r>
      <w:r>
        <w:fldChar w:fldCharType="end"/>
      </w:r>
    </w:p>
    <w:p w14:paraId="41CF73D6" w14:textId="77777777" w:rsidR="00B5103D" w:rsidRDefault="00B5103D">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_Toc136536040 \h </w:instrText>
      </w:r>
      <w:r>
        <w:fldChar w:fldCharType="separate"/>
      </w:r>
      <w:r>
        <w:t>8</w:t>
      </w:r>
      <w:r>
        <w:fldChar w:fldCharType="end"/>
      </w:r>
    </w:p>
    <w:p w14:paraId="4E9BC10B" w14:textId="77777777" w:rsidR="00B5103D" w:rsidRDefault="00B5103D">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_Toc136536041 \h </w:instrText>
      </w:r>
      <w:r>
        <w:fldChar w:fldCharType="separate"/>
      </w:r>
      <w:r>
        <w:t>9</w:t>
      </w:r>
      <w:r>
        <w:fldChar w:fldCharType="end"/>
      </w:r>
    </w:p>
    <w:p w14:paraId="484996D7" w14:textId="77777777" w:rsidR="00B5103D" w:rsidRDefault="00B5103D">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_Toc136536042 \h </w:instrText>
      </w:r>
      <w:r>
        <w:fldChar w:fldCharType="separate"/>
      </w:r>
      <w:r>
        <w:t>9</w:t>
      </w:r>
      <w:r>
        <w:fldChar w:fldCharType="end"/>
      </w:r>
    </w:p>
    <w:p w14:paraId="4A2C99C3" w14:textId="77777777" w:rsidR="00B5103D" w:rsidRDefault="00B5103D">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_Toc136536043 \h </w:instrText>
      </w:r>
      <w:r>
        <w:fldChar w:fldCharType="separate"/>
      </w:r>
      <w:r>
        <w:t>9</w:t>
      </w:r>
      <w:r>
        <w:fldChar w:fldCharType="end"/>
      </w:r>
    </w:p>
    <w:p w14:paraId="2C1397A5" w14:textId="77777777" w:rsidR="00B5103D" w:rsidRDefault="00B5103D">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Control plane procedures</w:t>
      </w:r>
      <w:r>
        <w:tab/>
      </w:r>
      <w:r>
        <w:fldChar w:fldCharType="begin"/>
      </w:r>
      <w:r>
        <w:instrText xml:space="preserve"> PAGEREF _Toc136536044 \h </w:instrText>
      </w:r>
      <w:r>
        <w:fldChar w:fldCharType="separate"/>
      </w:r>
      <w:r>
        <w:t>9</w:t>
      </w:r>
      <w:r>
        <w:fldChar w:fldCharType="end"/>
      </w:r>
    </w:p>
    <w:p w14:paraId="06AD6B90" w14:textId="77777777" w:rsidR="00B5103D" w:rsidRDefault="00B5103D">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User plane procedures</w:t>
      </w:r>
      <w:r>
        <w:tab/>
      </w:r>
      <w:r>
        <w:fldChar w:fldCharType="begin"/>
      </w:r>
      <w:r>
        <w:instrText xml:space="preserve"> PAGEREF _Toc136536045 \h </w:instrText>
      </w:r>
      <w:r>
        <w:fldChar w:fldCharType="separate"/>
      </w:r>
      <w:r>
        <w:t>10</w:t>
      </w:r>
      <w:r>
        <w:fldChar w:fldCharType="end"/>
      </w:r>
    </w:p>
    <w:p w14:paraId="460425E4" w14:textId="77777777" w:rsidR="00B5103D" w:rsidRDefault="00B5103D">
      <w:pPr>
        <w:pStyle w:val="40"/>
        <w:rPr>
          <w:rFonts w:asciiTheme="minorHAnsi" w:eastAsiaTheme="minorEastAsia" w:hAnsiTheme="minorHAnsi" w:cstheme="minorBidi"/>
          <w:sz w:val="22"/>
          <w:szCs w:val="22"/>
          <w:lang w:val="en-US" w:eastAsia="zh-CN"/>
        </w:rPr>
      </w:pPr>
      <w:r w:rsidRPr="00313E3B">
        <w:rPr>
          <w:rFonts w:eastAsia="Times New Roman"/>
          <w:lang w:eastAsia="x-none"/>
        </w:rPr>
        <w:t>6.2.2.4</w:t>
      </w:r>
      <w:r>
        <w:rPr>
          <w:rFonts w:asciiTheme="minorHAnsi" w:eastAsiaTheme="minorEastAsia" w:hAnsiTheme="minorHAnsi" w:cstheme="minorBidi"/>
          <w:sz w:val="22"/>
          <w:szCs w:val="22"/>
          <w:lang w:val="en-US" w:eastAsia="zh-CN"/>
        </w:rPr>
        <w:tab/>
      </w:r>
      <w:r w:rsidRPr="00313E3B">
        <w:rPr>
          <w:rFonts w:eastAsia="Times New Roman"/>
          <w:lang w:eastAsia="x-none"/>
        </w:rPr>
        <w:t xml:space="preserve"> Key update procedure</w:t>
      </w:r>
      <w:r>
        <w:tab/>
      </w:r>
      <w:r>
        <w:fldChar w:fldCharType="begin"/>
      </w:r>
      <w:r>
        <w:instrText xml:space="preserve"> PAGEREF _Toc136536046 \h </w:instrText>
      </w:r>
      <w:r>
        <w:fldChar w:fldCharType="separate"/>
      </w:r>
      <w:r>
        <w:t>10</w:t>
      </w:r>
      <w:r>
        <w:fldChar w:fldCharType="end"/>
      </w:r>
    </w:p>
    <w:p w14:paraId="282E669C" w14:textId="77777777" w:rsidR="00B5103D" w:rsidRDefault="00B5103D">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 xml:space="preserve">Solution #2: </w:t>
      </w:r>
      <w:r w:rsidRPr="00313E3B">
        <w:rPr>
          <w:rFonts w:cs="Arial"/>
          <w:bCs/>
        </w:rPr>
        <w:t>MOCN security handling for MBS</w:t>
      </w:r>
      <w:r>
        <w:tab/>
      </w:r>
      <w:r>
        <w:fldChar w:fldCharType="begin"/>
      </w:r>
      <w:r>
        <w:instrText xml:space="preserve"> PAGEREF _Toc136536047 \h </w:instrText>
      </w:r>
      <w:r>
        <w:fldChar w:fldCharType="separate"/>
      </w:r>
      <w:r>
        <w:t>11</w:t>
      </w:r>
      <w:r>
        <w:fldChar w:fldCharType="end"/>
      </w:r>
    </w:p>
    <w:p w14:paraId="17232CCA" w14:textId="77777777" w:rsidR="00B5103D" w:rsidRDefault="00B5103D">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_Toc136536048 \h </w:instrText>
      </w:r>
      <w:r>
        <w:fldChar w:fldCharType="separate"/>
      </w:r>
      <w:r>
        <w:t>11</w:t>
      </w:r>
      <w:r>
        <w:fldChar w:fldCharType="end"/>
      </w:r>
    </w:p>
    <w:p w14:paraId="3B7A0B1D" w14:textId="77777777" w:rsidR="00B5103D" w:rsidRDefault="00B5103D">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_Toc136536049 \h </w:instrText>
      </w:r>
      <w:r>
        <w:fldChar w:fldCharType="separate"/>
      </w:r>
      <w:r>
        <w:t>11</w:t>
      </w:r>
      <w:r>
        <w:fldChar w:fldCharType="end"/>
      </w:r>
    </w:p>
    <w:p w14:paraId="5409272F" w14:textId="77777777" w:rsidR="00B5103D" w:rsidRDefault="00B5103D">
      <w:pPr>
        <w:pStyle w:val="40"/>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_Toc136536050 \h </w:instrText>
      </w:r>
      <w:r>
        <w:fldChar w:fldCharType="separate"/>
      </w:r>
      <w:r>
        <w:t>11</w:t>
      </w:r>
      <w:r>
        <w:fldChar w:fldCharType="end"/>
      </w:r>
    </w:p>
    <w:p w14:paraId="7E311322" w14:textId="77777777" w:rsidR="00B5103D" w:rsidRDefault="00B5103D">
      <w:pPr>
        <w:pStyle w:val="40"/>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_Toc136536051 \h </w:instrText>
      </w:r>
      <w:r>
        <w:fldChar w:fldCharType="separate"/>
      </w:r>
      <w:r>
        <w:t>12</w:t>
      </w:r>
      <w:r>
        <w:fldChar w:fldCharType="end"/>
      </w:r>
    </w:p>
    <w:p w14:paraId="3BB7F01F" w14:textId="77777777" w:rsidR="00B5103D" w:rsidRDefault="00B5103D">
      <w:pPr>
        <w:pStyle w:val="40"/>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_Toc136536052 \h </w:instrText>
      </w:r>
      <w:r>
        <w:fldChar w:fldCharType="separate"/>
      </w:r>
      <w:r>
        <w:t>12</w:t>
      </w:r>
      <w:r>
        <w:fldChar w:fldCharType="end"/>
      </w:r>
    </w:p>
    <w:p w14:paraId="1A8396FA" w14:textId="77777777" w:rsidR="00B5103D" w:rsidRDefault="00B5103D">
      <w:pPr>
        <w:pStyle w:val="30"/>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_Toc136536053 \h </w:instrText>
      </w:r>
      <w:r>
        <w:fldChar w:fldCharType="separate"/>
      </w:r>
      <w:r>
        <w:t>14</w:t>
      </w:r>
      <w:r>
        <w:fldChar w:fldCharType="end"/>
      </w:r>
    </w:p>
    <w:p w14:paraId="4543B3C3" w14:textId="77777777" w:rsidR="00B5103D" w:rsidRDefault="00B5103D">
      <w:pPr>
        <w:pStyle w:val="30"/>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_Toc136536054 \h </w:instrText>
      </w:r>
      <w:r>
        <w:fldChar w:fldCharType="separate"/>
      </w:r>
      <w:r>
        <w:t>14</w:t>
      </w:r>
      <w:r>
        <w:fldChar w:fldCharType="end"/>
      </w:r>
    </w:p>
    <w:p w14:paraId="5154097E" w14:textId="77777777" w:rsidR="00B5103D" w:rsidRDefault="00B5103D">
      <w:pPr>
        <w:pStyle w:val="20"/>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#3: security protection for UEs in MOCN network sharing scenario</w:t>
      </w:r>
      <w:r>
        <w:tab/>
      </w:r>
      <w:r>
        <w:fldChar w:fldCharType="begin"/>
      </w:r>
      <w:r>
        <w:instrText xml:space="preserve"> PAGEREF _Toc136536055 \h </w:instrText>
      </w:r>
      <w:r>
        <w:fldChar w:fldCharType="separate"/>
      </w:r>
      <w:r>
        <w:t>14</w:t>
      </w:r>
      <w:r>
        <w:fldChar w:fldCharType="end"/>
      </w:r>
    </w:p>
    <w:p w14:paraId="1FFD15D2" w14:textId="77777777" w:rsidR="00B5103D" w:rsidRDefault="00B5103D">
      <w:pPr>
        <w:pStyle w:val="30"/>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_Toc136536056 \h </w:instrText>
      </w:r>
      <w:r>
        <w:fldChar w:fldCharType="separate"/>
      </w:r>
      <w:r>
        <w:t>14</w:t>
      </w:r>
      <w:r>
        <w:fldChar w:fldCharType="end"/>
      </w:r>
    </w:p>
    <w:p w14:paraId="4B3AD41B" w14:textId="77777777" w:rsidR="00B5103D" w:rsidRDefault="00B5103D">
      <w:pPr>
        <w:pStyle w:val="30"/>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_Toc136536057 \h </w:instrText>
      </w:r>
      <w:r>
        <w:fldChar w:fldCharType="separate"/>
      </w:r>
      <w:r>
        <w:t>14</w:t>
      </w:r>
      <w:r>
        <w:fldChar w:fldCharType="end"/>
      </w:r>
    </w:p>
    <w:p w14:paraId="2AE80034" w14:textId="1DCB3428" w:rsidR="00B5103D" w:rsidRDefault="00B5103D">
      <w:pPr>
        <w:pStyle w:val="30"/>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System impact</w:t>
      </w:r>
      <w:r>
        <w:tab/>
      </w:r>
      <w:r>
        <w:fldChar w:fldCharType="begin"/>
      </w:r>
      <w:r>
        <w:instrText xml:space="preserve"> PAGEREF _Toc136536058 \h </w:instrText>
      </w:r>
      <w:r>
        <w:fldChar w:fldCharType="separate"/>
      </w:r>
      <w:r>
        <w:t>1</w:t>
      </w:r>
      <w:r>
        <w:t>5</w:t>
      </w:r>
      <w:r>
        <w:fldChar w:fldCharType="end"/>
      </w:r>
    </w:p>
    <w:p w14:paraId="215C900D" w14:textId="77777777" w:rsidR="00B5103D" w:rsidRDefault="00B5103D">
      <w:pPr>
        <w:pStyle w:val="30"/>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_Toc136536059 \h </w:instrText>
      </w:r>
      <w:r>
        <w:fldChar w:fldCharType="separate"/>
      </w:r>
      <w:r>
        <w:t>15</w:t>
      </w:r>
      <w:r>
        <w:fldChar w:fldCharType="end"/>
      </w:r>
    </w:p>
    <w:p w14:paraId="770F0F4C" w14:textId="77777777" w:rsidR="00B5103D" w:rsidRDefault="00B5103D">
      <w:pPr>
        <w:pStyle w:val="10"/>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_Toc136536060 \h </w:instrText>
      </w:r>
      <w:r>
        <w:fldChar w:fldCharType="separate"/>
      </w:r>
      <w:r>
        <w:t>15</w:t>
      </w:r>
      <w:r>
        <w:fldChar w:fldCharType="end"/>
      </w:r>
    </w:p>
    <w:p w14:paraId="17CAC8E1" w14:textId="77777777" w:rsidR="00B5103D" w:rsidRDefault="00B5103D">
      <w:pPr>
        <w:pStyle w:val="20"/>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Conclusion on Key Issue #1</w:t>
      </w:r>
      <w:r>
        <w:tab/>
      </w:r>
      <w:r>
        <w:fldChar w:fldCharType="begin"/>
      </w:r>
      <w:r>
        <w:instrText xml:space="preserve"> PAGEREF _Toc136536061 \h </w:instrText>
      </w:r>
      <w:r>
        <w:fldChar w:fldCharType="separate"/>
      </w:r>
      <w:r>
        <w:t>15</w:t>
      </w:r>
      <w:r>
        <w:fldChar w:fldCharType="end"/>
      </w:r>
    </w:p>
    <w:p w14:paraId="5989135D" w14:textId="77777777" w:rsidR="00B5103D" w:rsidRDefault="00B5103D">
      <w:pPr>
        <w:pStyle w:val="20"/>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Conclusions to Key </w:t>
      </w:r>
      <w:r>
        <w:rPr>
          <w:lang w:eastAsia="zh-CN"/>
        </w:rPr>
        <w:t>I</w:t>
      </w:r>
      <w:r>
        <w:t>ssue #2</w:t>
      </w:r>
      <w:r>
        <w:tab/>
      </w:r>
      <w:r>
        <w:fldChar w:fldCharType="begin"/>
      </w:r>
      <w:r>
        <w:instrText xml:space="preserve"> PAGEREF _Toc136536062 \h </w:instrText>
      </w:r>
      <w:r>
        <w:fldChar w:fldCharType="separate"/>
      </w:r>
      <w:r>
        <w:t>15</w:t>
      </w:r>
      <w:r>
        <w:fldChar w:fldCharType="end"/>
      </w:r>
    </w:p>
    <w:p w14:paraId="7AB8B664" w14:textId="77777777" w:rsidR="00B5103D" w:rsidRDefault="00B5103D">
      <w:pPr>
        <w:pStyle w:val="8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_Toc136536063 \h </w:instrText>
      </w:r>
      <w:r>
        <w:fldChar w:fldCharType="separate"/>
      </w:r>
      <w:r>
        <w:t>16</w:t>
      </w:r>
      <w:r>
        <w:fldChar w:fldCharType="end"/>
      </w:r>
    </w:p>
    <w:p w14:paraId="1B3A11D7" w14:textId="77777777" w:rsidR="00B5103D" w:rsidRDefault="00B5103D">
      <w:pPr>
        <w:pStyle w:val="80"/>
        <w:rPr>
          <w:rFonts w:asciiTheme="minorHAnsi" w:eastAsiaTheme="minorEastAsia" w:hAnsiTheme="minorHAnsi" w:cstheme="minorBidi"/>
          <w:b w:val="0"/>
          <w:szCs w:val="22"/>
          <w:lang w:val="en-US" w:eastAsia="zh-CN"/>
        </w:rPr>
      </w:pPr>
      <w:r>
        <w:t>Annex &lt;B&gt;: Change history</w:t>
      </w:r>
      <w:r>
        <w:tab/>
      </w:r>
      <w:r>
        <w:fldChar w:fldCharType="begin"/>
      </w:r>
      <w:r>
        <w:instrText xml:space="preserve"> PAGEREF _Toc136536064 \h </w:instrText>
      </w:r>
      <w:r>
        <w:fldChar w:fldCharType="separate"/>
      </w:r>
      <w:r>
        <w:t>16</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16916217"/>
      <w:bookmarkStart w:id="16" w:name="_Toc116916334"/>
      <w:bookmarkStart w:id="17" w:name="_Toc136536021"/>
      <w:bookmarkEnd w:id="14"/>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16916218"/>
      <w:bookmarkStart w:id="21" w:name="_Toc116916335"/>
      <w:bookmarkStart w:id="22" w:name="_Toc136536022"/>
      <w:bookmarkEnd w:id="19"/>
      <w:r w:rsidRPr="004D3578">
        <w:t>Introduction</w:t>
      </w:r>
      <w:bookmarkEnd w:id="20"/>
      <w:bookmarkEnd w:id="21"/>
      <w:bookmarkEnd w:id="22"/>
    </w:p>
    <w:p w14:paraId="6A7CE5D7" w14:textId="785062AA" w:rsidR="00080512" w:rsidRPr="00B5103D" w:rsidRDefault="0008631D">
      <w:pPr>
        <w:pStyle w:val="Guidance"/>
        <w:rPr>
          <w:i w:val="0"/>
          <w:color w:val="auto"/>
        </w:rPr>
      </w:pPr>
      <w:r w:rsidRPr="00B5103D">
        <w:rPr>
          <w:i w:val="0"/>
          <w:color w:val="auto"/>
        </w:rPr>
        <w:t>Void.</w:t>
      </w:r>
    </w:p>
    <w:p w14:paraId="548A512E" w14:textId="77777777" w:rsidR="00080512" w:rsidRPr="004D3578" w:rsidRDefault="00080512">
      <w:pPr>
        <w:pStyle w:val="1"/>
      </w:pPr>
      <w:r w:rsidRPr="004D3578">
        <w:br w:type="page"/>
      </w:r>
      <w:bookmarkStart w:id="23" w:name="scope"/>
      <w:bookmarkStart w:id="24" w:name="_Toc116916219"/>
      <w:bookmarkStart w:id="25" w:name="_Toc116916336"/>
      <w:bookmarkStart w:id="26" w:name="_Toc136536023"/>
      <w:bookmarkEnd w:id="23"/>
      <w:r w:rsidRPr="004D3578">
        <w:lastRenderedPageBreak/>
        <w:t>1</w:t>
      </w:r>
      <w:r w:rsidRPr="004D3578">
        <w:tab/>
        <w:t>Scope</w:t>
      </w:r>
      <w:bookmarkEnd w:id="24"/>
      <w:bookmarkEnd w:id="25"/>
      <w:bookmarkEnd w:id="26"/>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7" w:name="references"/>
      <w:bookmarkStart w:id="28" w:name="_Toc116916220"/>
      <w:bookmarkStart w:id="29" w:name="_Toc116916337"/>
      <w:bookmarkStart w:id="30" w:name="_Toc136536024"/>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5B5E4B13" w:rsidR="002820FA" w:rsidRPr="002E314B" w:rsidRDefault="002820FA" w:rsidP="002820FA">
      <w:pPr>
        <w:keepLines/>
        <w:ind w:firstLine="284"/>
      </w:pPr>
      <w:r>
        <w:t>[8]</w:t>
      </w:r>
      <w:r>
        <w:tab/>
      </w:r>
      <w:r>
        <w:tab/>
      </w:r>
      <w:r>
        <w:tab/>
      </w:r>
      <w:r>
        <w:tab/>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2961F8A5" w14:textId="77777777" w:rsidR="002820FA" w:rsidRDefault="002820FA" w:rsidP="00093DC9">
      <w:pPr>
        <w:pStyle w:val="EX"/>
      </w:pPr>
    </w:p>
    <w:p w14:paraId="4D23718E" w14:textId="77777777" w:rsidR="00093DC9" w:rsidRPr="004D3578" w:rsidRDefault="00093DC9" w:rsidP="000B23DD">
      <w:pPr>
        <w:pStyle w:val="EX"/>
      </w:pPr>
    </w:p>
    <w:p w14:paraId="24ACB616" w14:textId="77777777" w:rsidR="00080512" w:rsidRPr="004D3578" w:rsidRDefault="00080512">
      <w:pPr>
        <w:pStyle w:val="1"/>
      </w:pPr>
      <w:bookmarkStart w:id="31" w:name="definitions"/>
      <w:bookmarkStart w:id="32" w:name="_Toc116916221"/>
      <w:bookmarkStart w:id="33" w:name="_Toc116916338"/>
      <w:bookmarkStart w:id="34" w:name="_Toc136536025"/>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35" w:name="_Toc116916222"/>
      <w:bookmarkStart w:id="36" w:name="_Toc116916339"/>
      <w:bookmarkStart w:id="37" w:name="_Toc136536026"/>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38" w:name="_Toc116916223"/>
      <w:bookmarkStart w:id="39" w:name="_Toc116916340"/>
      <w:bookmarkStart w:id="40" w:name="_Toc136536027"/>
      <w:r w:rsidRPr="004D3578">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1" w:name="_Toc116916224"/>
      <w:bookmarkStart w:id="42" w:name="_Toc116916341"/>
      <w:bookmarkStart w:id="43" w:name="_Toc136536028"/>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44" w:name="clause4"/>
      <w:bookmarkStart w:id="45" w:name="_Toc116916225"/>
      <w:bookmarkStart w:id="46" w:name="_Toc116916342"/>
      <w:bookmarkStart w:id="47" w:name="_Toc136536029"/>
      <w:bookmarkEnd w:id="44"/>
      <w:r w:rsidRPr="004D3578">
        <w:t>4</w:t>
      </w:r>
      <w:r w:rsidRPr="004D3578">
        <w:tab/>
      </w:r>
      <w:r w:rsidR="004578D5">
        <w:t>Assumptions</w:t>
      </w:r>
      <w:bookmarkEnd w:id="45"/>
      <w:bookmarkEnd w:id="46"/>
      <w:bookmarkEnd w:id="47"/>
    </w:p>
    <w:p w14:paraId="7722AF27" w14:textId="3D238A41" w:rsidR="000624AE" w:rsidRPr="000624AE" w:rsidRDefault="0008631D" w:rsidP="00E95BBD">
      <w:pPr>
        <w:pStyle w:val="Guidance"/>
      </w:pPr>
      <w:r>
        <w:rPr>
          <w:i w:val="0"/>
          <w:color w:val="auto"/>
        </w:rPr>
        <w:t>Void.</w:t>
      </w:r>
    </w:p>
    <w:p w14:paraId="6E04E966" w14:textId="77777777" w:rsidR="003148C6" w:rsidRDefault="003148C6" w:rsidP="003148C6">
      <w:pPr>
        <w:pStyle w:val="1"/>
      </w:pPr>
      <w:bookmarkStart w:id="48" w:name="tsgNames"/>
      <w:bookmarkStart w:id="49" w:name="_Toc116916226"/>
      <w:bookmarkStart w:id="50" w:name="_Toc116916343"/>
      <w:bookmarkStart w:id="51" w:name="_Toc136536030"/>
      <w:bookmarkEnd w:id="48"/>
      <w:r>
        <w:t>5</w:t>
      </w:r>
      <w:r w:rsidRPr="004D3578">
        <w:tab/>
      </w:r>
      <w:r>
        <w:t>Key issues</w:t>
      </w:r>
      <w:bookmarkEnd w:id="49"/>
      <w:bookmarkEnd w:id="50"/>
      <w:bookmarkEnd w:id="51"/>
    </w:p>
    <w:p w14:paraId="25C6A143" w14:textId="77777777" w:rsidR="00A62DED" w:rsidRDefault="00A62DED" w:rsidP="00A62DED">
      <w:pPr>
        <w:pStyle w:val="2"/>
      </w:pPr>
      <w:bookmarkStart w:id="52" w:name="_Toc112938331"/>
      <w:bookmarkStart w:id="53" w:name="_Toc116916344"/>
      <w:bookmarkStart w:id="54" w:name="_Toc108098886"/>
      <w:bookmarkStart w:id="55" w:name="_Toc116916227"/>
      <w:bookmarkStart w:id="56" w:name="_Toc108098887"/>
      <w:bookmarkStart w:id="57" w:name="_Toc136536031"/>
      <w:r>
        <w:t>5.1</w:t>
      </w:r>
      <w:r>
        <w:tab/>
        <w:t xml:space="preserve">Key issue#1: </w:t>
      </w:r>
      <w:r w:rsidRPr="00D93B6C">
        <w:t>security handling in MOCN network sharing scenario</w:t>
      </w:r>
      <w:bookmarkEnd w:id="52"/>
      <w:bookmarkEnd w:id="53"/>
      <w:bookmarkEnd w:id="57"/>
    </w:p>
    <w:p w14:paraId="03BAE7D2" w14:textId="77777777" w:rsidR="007160AD" w:rsidRDefault="007160AD" w:rsidP="007160AD">
      <w:pPr>
        <w:pStyle w:val="3"/>
      </w:pPr>
      <w:bookmarkStart w:id="58" w:name="_Toc116916345"/>
      <w:bookmarkStart w:id="59" w:name="_Toc136536032"/>
      <w:r>
        <w:t>5.1.1</w:t>
      </w:r>
      <w:r>
        <w:tab/>
        <w:t>Key issue details</w:t>
      </w:r>
      <w:bookmarkEnd w:id="54"/>
      <w:bookmarkEnd w:id="55"/>
      <w:bookmarkEnd w:id="58"/>
      <w:bookmarkEnd w:id="59"/>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3"/>
      </w:pPr>
      <w:bookmarkStart w:id="60" w:name="_Toc116916228"/>
      <w:bookmarkStart w:id="61" w:name="_Toc116916346"/>
      <w:bookmarkStart w:id="62" w:name="_Toc136536033"/>
      <w:r>
        <w:t>5.1.2</w:t>
      </w:r>
      <w:r>
        <w:tab/>
        <w:t>Security threats</w:t>
      </w:r>
      <w:bookmarkEnd w:id="56"/>
      <w:bookmarkEnd w:id="60"/>
      <w:bookmarkEnd w:id="61"/>
      <w:bookmarkEnd w:id="62"/>
      <w:r>
        <w:t xml:space="preserve"> </w:t>
      </w:r>
    </w:p>
    <w:p w14:paraId="49A56967" w14:textId="002D4CD3" w:rsidR="007160AD" w:rsidRPr="00267CF4" w:rsidRDefault="007160AD" w:rsidP="00B5103D">
      <w:pPr>
        <w:overflowPunct w:val="0"/>
        <w:autoSpaceDE w:val="0"/>
        <w:autoSpaceDN w:val="0"/>
        <w:adjustRightInd w:val="0"/>
        <w:textAlignment w:val="baseline"/>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 xml:space="preserve">The UEs </w:t>
      </w:r>
      <w:r>
        <w:lastRenderedPageBreak/>
        <w:t>will be out of MBS if it is not served by the PLMN that is protecting the MBS traffic, as the UE does not have the appropriate MTK (key that will be used to protect the MBS content at the service layer) to handle the protected traffic.</w:t>
      </w:r>
    </w:p>
    <w:p w14:paraId="69C95F32" w14:textId="77777777" w:rsidR="007160AD" w:rsidRDefault="007160AD" w:rsidP="007160AD">
      <w:pPr>
        <w:pStyle w:val="3"/>
        <w:ind w:left="0" w:firstLine="0"/>
      </w:pPr>
      <w:bookmarkStart w:id="63" w:name="_Toc108098888"/>
      <w:bookmarkStart w:id="64" w:name="_Toc116916229"/>
      <w:bookmarkStart w:id="65" w:name="_Toc116916347"/>
      <w:bookmarkStart w:id="66" w:name="_Toc136536034"/>
      <w:r>
        <w:t>5.1.3</w:t>
      </w:r>
      <w:r>
        <w:tab/>
        <w:t>Potential security requirements</w:t>
      </w:r>
      <w:bookmarkEnd w:id="63"/>
      <w:bookmarkEnd w:id="64"/>
      <w:bookmarkEnd w:id="65"/>
      <w:bookmarkEnd w:id="66"/>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B5103D">
      <w:pPr>
        <w:pStyle w:val="NO"/>
        <w:rPr>
          <w:lang w:eastAsia="en-GB"/>
        </w:rPr>
      </w:pPr>
      <w:r>
        <w:rPr>
          <w:lang w:eastAsia="en-GB"/>
        </w:rPr>
        <w:t xml:space="preserve">NOTE: </w:t>
      </w:r>
      <w:r w:rsidRPr="00B5103D">
        <w:rPr>
          <w:lang w:eastAsia="en-GB"/>
        </w:rPr>
        <w:t>If the content is protected by application, the security protection in service layer is not required.</w:t>
      </w:r>
    </w:p>
    <w:p w14:paraId="7C248798" w14:textId="02920697" w:rsidR="000B23DD" w:rsidRDefault="000B23DD" w:rsidP="000B23DD">
      <w:pPr>
        <w:pStyle w:val="2"/>
      </w:pPr>
      <w:bookmarkStart w:id="67" w:name="_Toc116916230"/>
      <w:bookmarkStart w:id="68" w:name="_Toc116916348"/>
      <w:bookmarkStart w:id="69" w:name="_Toc136536035"/>
      <w:r>
        <w:t>5.2</w:t>
      </w:r>
      <w:r>
        <w:tab/>
        <w:t>Key issue</w:t>
      </w:r>
      <w:r w:rsidR="00CE5E06">
        <w:t>#2</w:t>
      </w:r>
      <w:r>
        <w:t>: TMGI Protection</w:t>
      </w:r>
      <w:bookmarkEnd w:id="67"/>
      <w:bookmarkEnd w:id="68"/>
      <w:bookmarkEnd w:id="69"/>
    </w:p>
    <w:p w14:paraId="2072D99E" w14:textId="20022335" w:rsidR="000B23DD" w:rsidRDefault="000B23DD" w:rsidP="000B23DD">
      <w:pPr>
        <w:pStyle w:val="3"/>
      </w:pPr>
      <w:bookmarkStart w:id="70" w:name="_Toc116916231"/>
      <w:bookmarkStart w:id="71" w:name="_Toc116916349"/>
      <w:bookmarkStart w:id="72" w:name="_Toc136536036"/>
      <w:r>
        <w:t>5.2.1</w:t>
      </w:r>
      <w:r>
        <w:tab/>
        <w:t>Key issue details</w:t>
      </w:r>
      <w:bookmarkEnd w:id="70"/>
      <w:bookmarkEnd w:id="71"/>
      <w:bookmarkEnd w:id="72"/>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 xml:space="preserve">TMGI is a temporary identity. However, since it is being utilized for MBS group paging and its value reused for paging different UEs, as well as being transmitted in </w:t>
      </w:r>
      <w:proofErr w:type="spellStart"/>
      <w:r>
        <w:t>cleartext</w:t>
      </w:r>
      <w:proofErr w:type="spellEnd"/>
      <w:r>
        <w:t xml:space="preserve">, the privacy attack and </w:t>
      </w:r>
      <w:proofErr w:type="spellStart"/>
      <w:r>
        <w:t>DoS</w:t>
      </w:r>
      <w:proofErr w:type="spellEnd"/>
      <w:r>
        <w:t xml:space="preserve"> attack may be possible.</w:t>
      </w:r>
    </w:p>
    <w:p w14:paraId="73DE603C" w14:textId="55371E96" w:rsidR="000B23DD" w:rsidRDefault="000B23DD" w:rsidP="000B23DD">
      <w:pPr>
        <w:pStyle w:val="3"/>
      </w:pPr>
      <w:bookmarkStart w:id="73" w:name="_Toc116916232"/>
      <w:bookmarkStart w:id="74" w:name="_Toc116916350"/>
      <w:bookmarkStart w:id="75" w:name="_Toc136536037"/>
      <w:r>
        <w:t>5.2.2</w:t>
      </w:r>
      <w:r>
        <w:tab/>
        <w:t>Security threats</w:t>
      </w:r>
      <w:bookmarkEnd w:id="73"/>
      <w:bookmarkEnd w:id="74"/>
      <w:bookmarkEnd w:id="75"/>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76" w:name="_Toc116916233"/>
      <w:bookmarkStart w:id="77" w:name="_Toc116916351"/>
      <w:bookmarkStart w:id="78" w:name="_Toc136536038"/>
      <w:r>
        <w:t>5.2.3</w:t>
      </w:r>
      <w:r>
        <w:tab/>
        <w:t>Potential security requirements</w:t>
      </w:r>
      <w:bookmarkEnd w:id="76"/>
      <w:bookmarkEnd w:id="77"/>
      <w:bookmarkEnd w:id="78"/>
    </w:p>
    <w:p w14:paraId="697CB4E0" w14:textId="04E76773" w:rsidR="003148C6" w:rsidRPr="0092145B" w:rsidRDefault="007160AD" w:rsidP="003148C6">
      <w:r>
        <w:t>The 5G system may provide means to mitigate the privacy attack which infers the members of the MBS group by group paging with TMGI.</w:t>
      </w:r>
    </w:p>
    <w:p w14:paraId="11DBE9B0" w14:textId="77777777" w:rsidR="004D3A54" w:rsidRPr="0072792E" w:rsidRDefault="004D3A54" w:rsidP="004D3A54">
      <w:pPr>
        <w:pStyle w:val="1"/>
      </w:pPr>
      <w:bookmarkStart w:id="79" w:name="_Toc80633893"/>
      <w:bookmarkStart w:id="80" w:name="_Toc116916238"/>
      <w:bookmarkStart w:id="81" w:name="_Toc116916356"/>
      <w:bookmarkStart w:id="82" w:name="_Toc136536039"/>
      <w:r w:rsidRPr="0072792E">
        <w:t>6</w:t>
      </w:r>
      <w:r w:rsidRPr="0072792E">
        <w:tab/>
        <w:t>Proposed solutions</w:t>
      </w:r>
      <w:bookmarkEnd w:id="79"/>
      <w:bookmarkEnd w:id="80"/>
      <w:bookmarkEnd w:id="81"/>
      <w:bookmarkEnd w:id="82"/>
    </w:p>
    <w:p w14:paraId="3CA0BE42" w14:textId="24FD9A3B" w:rsidR="004D3A54" w:rsidRPr="0072792E" w:rsidRDefault="004D3A54" w:rsidP="004D3A54">
      <w:pPr>
        <w:pStyle w:val="2"/>
      </w:pPr>
      <w:bookmarkStart w:id="83" w:name="_Toc80633894"/>
      <w:bookmarkStart w:id="84" w:name="_Toc116916239"/>
      <w:bookmarkStart w:id="85" w:name="_Toc116916357"/>
      <w:bookmarkStart w:id="86" w:name="_Toc136536040"/>
      <w:r w:rsidRPr="0072792E">
        <w:t>6.</w:t>
      </w:r>
      <w:r w:rsidR="00A20302">
        <w:t>1</w:t>
      </w:r>
      <w:r w:rsidRPr="0072792E">
        <w:tab/>
        <w:t>Mapping of solutions to key issues</w:t>
      </w:r>
      <w:bookmarkEnd w:id="83"/>
      <w:bookmarkEnd w:id="84"/>
      <w:bookmarkEnd w:id="85"/>
      <w:bookmarkEnd w:id="86"/>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9601DA">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9601DA">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9601DA">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B5103D" w:rsidRDefault="00F37967" w:rsidP="00F37967">
            <w:pPr>
              <w:pStyle w:val="TAL"/>
              <w:rPr>
                <w:bCs/>
              </w:rPr>
            </w:pPr>
            <w:r w:rsidRPr="00B5103D">
              <w:rPr>
                <w:bCs/>
              </w:rPr>
              <w:t>#3: Security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72792E" w:rsidRDefault="003B7FA4"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72792E" w:rsidRDefault="00F37967" w:rsidP="007160AD">
            <w:pPr>
              <w:pStyle w:val="TAC"/>
            </w:pP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2"/>
        <w:rPr>
          <w:rFonts w:cs="Arial"/>
          <w:sz w:val="28"/>
          <w:szCs w:val="28"/>
        </w:rPr>
      </w:pPr>
      <w:bookmarkStart w:id="87" w:name="_Toc117191118"/>
      <w:bookmarkStart w:id="88" w:name="_Toc136536041"/>
      <w:r w:rsidRPr="0061459B">
        <w:lastRenderedPageBreak/>
        <w:t>6.</w:t>
      </w:r>
      <w:r>
        <w:t>2</w:t>
      </w:r>
      <w:r w:rsidRPr="0061459B">
        <w:tab/>
        <w:t>Solution #</w:t>
      </w:r>
      <w:r>
        <w:t>1</w:t>
      </w:r>
      <w:r w:rsidRPr="0061459B">
        <w:t xml:space="preserve">: </w:t>
      </w:r>
      <w:r w:rsidRPr="0045247F">
        <w:t>MBS Traffic Key</w:t>
      </w:r>
      <w:r>
        <w:t xml:space="preserve"> distribution for MOCN deployment scenarios</w:t>
      </w:r>
      <w:bookmarkEnd w:id="87"/>
      <w:bookmarkEnd w:id="88"/>
    </w:p>
    <w:p w14:paraId="09D846FF" w14:textId="77777777" w:rsidR="002820FA" w:rsidRPr="0061459B" w:rsidRDefault="002820FA" w:rsidP="002820FA">
      <w:pPr>
        <w:pStyle w:val="3"/>
      </w:pPr>
      <w:bookmarkStart w:id="89" w:name="_Toc117191119"/>
      <w:bookmarkStart w:id="90" w:name="_Toc136536042"/>
      <w:r w:rsidRPr="0061459B">
        <w:t>6.</w:t>
      </w:r>
      <w:r>
        <w:t>2</w:t>
      </w:r>
      <w:r w:rsidRPr="0061459B">
        <w:t>.1</w:t>
      </w:r>
      <w:r w:rsidRPr="0061459B">
        <w:tab/>
        <w:t>Introduction</w:t>
      </w:r>
      <w:bookmarkEnd w:id="89"/>
      <w:bookmarkEnd w:id="90"/>
      <w:r w:rsidRPr="0061459B">
        <w:t xml:space="preserve"> </w:t>
      </w:r>
    </w:p>
    <w:p w14:paraId="49284DC6" w14:textId="77777777" w:rsidR="002820FA" w:rsidRDefault="002820FA" w:rsidP="002820FA">
      <w:pPr>
        <w:rPr>
          <w:rFonts w:eastAsia="Times New Roman"/>
        </w:rPr>
      </w:pPr>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7D91602E" w14:textId="131ADACF" w:rsidR="002820FA" w:rsidRDefault="002820FA" w:rsidP="003B7FA4">
      <w:pPr>
        <w:pStyle w:val="3"/>
      </w:pPr>
      <w:bookmarkStart w:id="91" w:name="_Toc117191120"/>
      <w:bookmarkStart w:id="92" w:name="_Toc136536043"/>
      <w:r w:rsidRPr="0061459B">
        <w:t>6.</w:t>
      </w:r>
      <w:r>
        <w:t>2</w:t>
      </w:r>
      <w:r w:rsidRPr="0061459B">
        <w:t>.2</w:t>
      </w:r>
      <w:r w:rsidRPr="0061459B">
        <w:tab/>
        <w:t>Solution details</w:t>
      </w:r>
      <w:bookmarkEnd w:id="91"/>
      <w:bookmarkEnd w:id="92"/>
      <w:r>
        <w:t xml:space="preserve"> </w:t>
      </w:r>
    </w:p>
    <w:p w14:paraId="72068294" w14:textId="48557FF6" w:rsidR="002820FA" w:rsidRPr="003B7FA4"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ECC5169" w14:textId="77777777" w:rsidR="002820FA" w:rsidRDefault="002820FA" w:rsidP="002820FA">
      <w:pPr>
        <w:rPr>
          <w:rFonts w:eastAsia="等线"/>
        </w:rPr>
      </w:pPr>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4"/>
      </w:pPr>
      <w:bookmarkStart w:id="93" w:name="_Toc136536044"/>
      <w:r>
        <w:t>6.2.2.2</w:t>
      </w:r>
      <w:r>
        <w:tab/>
        <w:t>Control plane procedures</w:t>
      </w:r>
      <w:bookmarkEnd w:id="93"/>
    </w:p>
    <w:p w14:paraId="4EA26A23" w14:textId="77777777" w:rsidR="002820FA" w:rsidRPr="001719D3" w:rsidRDefault="002820FA" w:rsidP="002820FA"/>
    <w:p w14:paraId="47CEA844" w14:textId="59B270C7" w:rsidR="002820FA" w:rsidRPr="003A150C" w:rsidRDefault="002820FA" w:rsidP="002820FA">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0.75pt" o:ole="">
            <v:imagedata r:id="rId16" o:title=""/>
          </v:shape>
          <o:OLEObject Type="Embed" ProgID="Visio.Drawing.15" ShapeID="_x0000_i1025" DrawAspect="Content" ObjectID="_1747149324" r:id="rId17"/>
        </w:object>
      </w:r>
    </w:p>
    <w:p w14:paraId="5E1A1397" w14:textId="77777777" w:rsidR="002820FA" w:rsidRDefault="002820FA" w:rsidP="002820FA">
      <w:pPr>
        <w:jc w:val="center"/>
        <w:rPr>
          <w:rFonts w:eastAsia="等线"/>
        </w:rPr>
      </w:pPr>
      <w:r w:rsidRPr="003773C2">
        <w:rPr>
          <w:rFonts w:eastAsia="等线"/>
        </w:rPr>
        <w:t xml:space="preserve">Fig </w:t>
      </w:r>
      <w:r>
        <w:rPr>
          <w:rFonts w:eastAsia="等线"/>
        </w:rPr>
        <w:t>6.2.2-</w:t>
      </w:r>
      <w:r w:rsidRPr="003773C2">
        <w:rPr>
          <w:rFonts w:eastAsia="等线"/>
        </w:rPr>
        <w:t xml:space="preserve">1: </w:t>
      </w:r>
      <w:r>
        <w:rPr>
          <w:rFonts w:eastAsia="等线"/>
        </w:rPr>
        <w:t>MTK generation and distribution for MOCN deployment scenario</w:t>
      </w:r>
    </w:p>
    <w:p w14:paraId="296E6E5C" w14:textId="77777777" w:rsidR="002820FA" w:rsidRDefault="002820FA" w:rsidP="002820FA">
      <w:pPr>
        <w:rPr>
          <w:color w:val="0000FF"/>
          <w:sz w:val="44"/>
          <w:vertAlign w:val="subscript"/>
        </w:rPr>
      </w:pPr>
      <w:r>
        <w:rPr>
          <w:rFonts w:eastAsia="等线"/>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A8208F" w:rsidRDefault="003B7FA4" w:rsidP="003B7FA4">
      <w:r w:rsidRPr="00A8208F">
        <w:rPr>
          <w:rFonts w:eastAsia="等线"/>
        </w:rPr>
        <w:t>0) The AF generates the MTK, MTK ID, MSK, MSK ID and selects the security algorithm for the MBS session ID. It is up to the AF implementation to select a MCC and MNC among the PLMNs for the Key Domain ID. As mentioned in clause 6.3.2.1 of TS 33.246 [</w:t>
      </w:r>
      <w:r w:rsidRPr="00A8208F">
        <w:t>8</w:t>
      </w:r>
      <w:r w:rsidRPr="00A8208F">
        <w:rPr>
          <w:rFonts w:eastAsia="等线"/>
        </w:rPr>
        <w:t xml:space="preserve">], the </w:t>
      </w:r>
      <w:r w:rsidRPr="00A8208F">
        <w:t>UE should not try to use the MCC and MNC in another context, e.g. the UE should not compare the received MCC || MNC to parameters in radio level.</w:t>
      </w:r>
    </w:p>
    <w:p w14:paraId="6CBF2658" w14:textId="77777777" w:rsidR="002820FA" w:rsidRDefault="002820FA" w:rsidP="002820FA">
      <w:pPr>
        <w:rPr>
          <w:rFonts w:eastAsia="等线"/>
        </w:rPr>
      </w:pPr>
      <w:r>
        <w:rPr>
          <w:rFonts w:eastAsia="等线"/>
        </w:rPr>
        <w:t>1) The AF provides the security data (MTK, MTK ID,</w:t>
      </w:r>
      <w:r w:rsidRPr="00C52F38">
        <w:rPr>
          <w:rFonts w:eastAsia="等线"/>
        </w:rPr>
        <w:t xml:space="preserve"> </w:t>
      </w:r>
      <w:r>
        <w:rPr>
          <w:rFonts w:eastAsia="等线"/>
        </w:rPr>
        <w:t xml:space="preserve">MSK, MSK ID and selected algorithm(s)) to the NEF/MBSF. </w:t>
      </w:r>
    </w:p>
    <w:p w14:paraId="7C2EDC60" w14:textId="77777777" w:rsidR="002820FA" w:rsidRDefault="002820FA" w:rsidP="002820FA">
      <w:pPr>
        <w:rPr>
          <w:rFonts w:eastAsia="等线"/>
        </w:rPr>
      </w:pPr>
      <w:r>
        <w:rPr>
          <w:rFonts w:eastAsia="等线"/>
        </w:rPr>
        <w:lastRenderedPageBreak/>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3B7FA4" w:rsidRDefault="002820FA" w:rsidP="003B7FA4">
      <w:pPr>
        <w:rPr>
          <w:rFonts w:eastAsia="等线"/>
        </w:rPr>
      </w:pPr>
      <w:r>
        <w:rPr>
          <w:lang w:eastAsia="zh-CN"/>
        </w:rPr>
        <w:t xml:space="preserve">6) The </w:t>
      </w:r>
      <w:r>
        <w:rPr>
          <w:rFonts w:eastAsia="等线"/>
        </w:rPr>
        <w:t xml:space="preserve">NEF/MBSF provides response for the received </w:t>
      </w:r>
      <w:r>
        <w:t xml:space="preserve">Nnef_MBSSession_Create </w:t>
      </w:r>
      <w:r>
        <w:rPr>
          <w:rFonts w:eastAsia="等线"/>
        </w:rPr>
        <w:t>request.</w:t>
      </w:r>
    </w:p>
    <w:p w14:paraId="27608318" w14:textId="77777777" w:rsidR="002820FA" w:rsidRPr="0061459B" w:rsidRDefault="002820FA" w:rsidP="002820FA">
      <w:pPr>
        <w:pStyle w:val="4"/>
      </w:pPr>
      <w:bookmarkStart w:id="94" w:name="_Toc136536045"/>
      <w:r>
        <w:t>6.2.2.3</w:t>
      </w:r>
      <w:r>
        <w:tab/>
        <w:t>User plane procedures</w:t>
      </w:r>
      <w:bookmarkEnd w:id="94"/>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77777777" w:rsidR="002820FA" w:rsidRDefault="002820FA" w:rsidP="002820FA">
      <w:pPr>
        <w:pStyle w:val="4"/>
        <w:rPr>
          <w:rFonts w:eastAsia="Times New Roman"/>
          <w:lang w:eastAsia="x-none"/>
        </w:rPr>
      </w:pPr>
      <w:bookmarkStart w:id="95" w:name="_Toc136536046"/>
      <w:r w:rsidRPr="002F343B">
        <w:rPr>
          <w:rFonts w:eastAsia="Times New Roman"/>
          <w:lang w:eastAsia="x-none"/>
        </w:rPr>
        <w:t>6.2</w:t>
      </w:r>
      <w:r>
        <w:rPr>
          <w:rFonts w:eastAsia="Times New Roman"/>
          <w:lang w:eastAsia="x-none"/>
        </w:rPr>
        <w:t>.2.4</w:t>
      </w:r>
      <w:r>
        <w:rPr>
          <w:rFonts w:eastAsia="Times New Roman"/>
          <w:lang w:eastAsia="x-none"/>
        </w:rPr>
        <w:tab/>
      </w:r>
      <w:r>
        <w:rPr>
          <w:rFonts w:eastAsia="Times New Roman"/>
          <w:lang w:eastAsia="x-none"/>
        </w:rPr>
        <w:tab/>
        <w:t>Key update procedure</w:t>
      </w:r>
      <w:bookmarkEnd w:id="95"/>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in the Nnef_MBSSession_Update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in the Nnef_MBSSession_Update request.</w:t>
      </w:r>
    </w:p>
    <w:p w14:paraId="44417949" w14:textId="50AA3FAE" w:rsidR="002820FA" w:rsidRPr="003B7FA4" w:rsidRDefault="002820FA" w:rsidP="003B7FA4">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6C4DD2A" w14:textId="77777777" w:rsidR="003B7FA4" w:rsidRPr="00A8208F" w:rsidRDefault="003B7FA4" w:rsidP="003B7FA4">
      <w:pPr>
        <w:keepNext/>
        <w:keepLines/>
        <w:spacing w:before="120"/>
        <w:ind w:left="1134" w:hanging="1134"/>
        <w:outlineLvl w:val="2"/>
        <w:rPr>
          <w:rFonts w:ascii="Arial" w:hAnsi="Arial"/>
          <w:sz w:val="28"/>
        </w:rPr>
      </w:pPr>
      <w:bookmarkStart w:id="96" w:name="_Toc117191121"/>
      <w:r w:rsidRPr="00A8208F">
        <w:rPr>
          <w:rFonts w:ascii="Arial" w:hAnsi="Arial"/>
          <w:sz w:val="28"/>
        </w:rPr>
        <w:t>6.2.3</w:t>
      </w:r>
      <w:r w:rsidRPr="00A8208F">
        <w:rPr>
          <w:rFonts w:ascii="Arial" w:hAnsi="Arial"/>
          <w:sz w:val="28"/>
        </w:rPr>
        <w:tab/>
      </w:r>
      <w:r w:rsidRPr="00A8208F">
        <w:rPr>
          <w:rFonts w:ascii="Arial" w:hAnsi="Arial"/>
          <w:sz w:val="28"/>
        </w:rPr>
        <w:tab/>
        <w:t>System impact</w:t>
      </w:r>
      <w:bookmarkEnd w:id="96"/>
    </w:p>
    <w:p w14:paraId="0965742B" w14:textId="77777777" w:rsidR="003B7FA4" w:rsidRDefault="003B7FA4" w:rsidP="003B7FA4">
      <w:pPr>
        <w:rPr>
          <w:rFonts w:eastAsia="Times New Roman"/>
          <w:lang w:eastAsia="zh-CN"/>
        </w:rPr>
      </w:pPr>
      <w:r w:rsidRPr="00A8208F">
        <w:rPr>
          <w:rFonts w:eastAsia="Times New Roman"/>
          <w:lang w:eastAsia="zh-CN"/>
        </w:rPr>
        <w:t>The key distribution procedure aligns with the session management procedure as defined in TS 23.247 [6]. The only change is that the MSK and MTK are generated by the AF and not by the MBS security function.</w:t>
      </w:r>
      <w:r>
        <w:rPr>
          <w:rFonts w:eastAsia="Times New Roman"/>
          <w:lang w:eastAsia="zh-CN"/>
        </w:rPr>
        <w:t xml:space="preserve"> </w:t>
      </w:r>
      <w:r w:rsidRPr="00D125FB">
        <w:t>New procedures for MTK distribution and update between AF and MBSTF are required.</w:t>
      </w:r>
    </w:p>
    <w:p w14:paraId="1EAEF4A6" w14:textId="77777777" w:rsidR="003B7FA4" w:rsidRPr="00A8208F" w:rsidRDefault="003B7FA4" w:rsidP="003B7FA4">
      <w:pPr>
        <w:keepNext/>
        <w:keepLines/>
        <w:spacing w:before="120"/>
        <w:ind w:left="1134" w:hanging="1134"/>
        <w:outlineLvl w:val="2"/>
        <w:rPr>
          <w:rFonts w:ascii="Arial" w:hAnsi="Arial"/>
          <w:sz w:val="28"/>
        </w:rPr>
      </w:pPr>
      <w:bookmarkStart w:id="97" w:name="_Toc117191122"/>
      <w:r w:rsidRPr="00A8208F">
        <w:rPr>
          <w:rFonts w:ascii="Arial" w:hAnsi="Arial"/>
          <w:sz w:val="28"/>
        </w:rPr>
        <w:t>6.2.4</w:t>
      </w:r>
      <w:r w:rsidRPr="00A8208F">
        <w:rPr>
          <w:rFonts w:ascii="Arial" w:hAnsi="Arial"/>
          <w:sz w:val="28"/>
        </w:rPr>
        <w:tab/>
        <w:t>Evaluation</w:t>
      </w:r>
      <w:bookmarkEnd w:id="97"/>
    </w:p>
    <w:p w14:paraId="38EC4A83" w14:textId="77777777" w:rsidR="003B7FA4" w:rsidRPr="00A8208F" w:rsidRDefault="003B7FA4" w:rsidP="003B7FA4">
      <w:pPr>
        <w:rPr>
          <w:lang w:eastAsia="ko-KR"/>
        </w:rPr>
      </w:pPr>
      <w:r w:rsidRPr="00A8208F">
        <w:rPr>
          <w:rFonts w:eastAsia="等线"/>
        </w:rPr>
        <w:t xml:space="preserve">This solution details the security aspects of MBS for MOCN scenario using both control plane and user plane based procedures when </w:t>
      </w:r>
      <w:r w:rsidRPr="00A8208F">
        <w:t>MBS content is protected at the service layer</w:t>
      </w:r>
      <w:r w:rsidRPr="00A8208F">
        <w:rPr>
          <w:rFonts w:eastAsia="等线"/>
        </w:rPr>
        <w:t xml:space="preserve">. The solution is applicable for the scenarios where </w:t>
      </w:r>
      <w:r w:rsidRPr="00A8208F">
        <w:rPr>
          <w:lang w:eastAsia="ko-KR"/>
        </w:rPr>
        <w:t>all NG-RAN nodes are shared by PLMNs and the scenario where only part of the NG-RAN nodes are shared by the PLMNs.</w:t>
      </w:r>
    </w:p>
    <w:p w14:paraId="5BF364FF" w14:textId="77777777" w:rsidR="003B7FA4" w:rsidRPr="00A8208F" w:rsidRDefault="003B7FA4" w:rsidP="003B7FA4">
      <w:r w:rsidRPr="00A8208F">
        <w:rPr>
          <w:rFonts w:eastAsia="等线"/>
        </w:rPr>
        <w:t>This solution details the distribution of the</w:t>
      </w:r>
      <w:r w:rsidRPr="00A8208F">
        <w:t xml:space="preserve"> MTK key (that will be used to protect the MBS content at the service layer) to the UE to handle the protected MBS traffic over the MOCN deployment scenarios. </w:t>
      </w:r>
      <w:r w:rsidRPr="00082EEA">
        <w:t>The same key is distributed by multiple PLMNs.</w:t>
      </w:r>
    </w:p>
    <w:p w14:paraId="23766993" w14:textId="77777777" w:rsidR="003B7FA4" w:rsidRPr="00A8208F" w:rsidRDefault="003B7FA4" w:rsidP="003B7FA4">
      <w:pPr>
        <w:ind w:left="284" w:hanging="284"/>
        <w:rPr>
          <w:lang w:eastAsia="ko-KR"/>
        </w:rPr>
      </w:pPr>
      <w:r w:rsidRPr="00A8208F">
        <w:rPr>
          <w:lang w:eastAsia="ko-KR"/>
        </w:rPr>
        <w:t>This solution is compatible with Rel-17 UEs.</w:t>
      </w:r>
    </w:p>
    <w:p w14:paraId="39B1A33B" w14:textId="0848F3E5" w:rsidR="003B7FA4" w:rsidRPr="00A8208F" w:rsidRDefault="003B7FA4" w:rsidP="003B7FA4">
      <w:pPr>
        <w:ind w:left="284" w:hanging="284"/>
        <w:rPr>
          <w:lang w:eastAsia="ko-KR"/>
        </w:rPr>
      </w:pPr>
      <w:r w:rsidRPr="00A8208F">
        <w:rPr>
          <w:lang w:eastAsia="ko-KR"/>
        </w:rPr>
        <w:t>This solution is compatible with Rel-17 NG-RAN.</w:t>
      </w:r>
    </w:p>
    <w:p w14:paraId="6F882AC2" w14:textId="253DB585" w:rsidR="007160AD" w:rsidRPr="003B7FA4" w:rsidRDefault="003B7FA4" w:rsidP="003B7FA4">
      <w:pPr>
        <w:keepLines/>
        <w:ind w:left="1135" w:hanging="851"/>
        <w:rPr>
          <w:color w:val="FF0000"/>
        </w:rPr>
      </w:pPr>
      <w:r w:rsidRPr="00A8208F">
        <w:rPr>
          <w:color w:val="FF0000"/>
        </w:rPr>
        <w:t xml:space="preserve"> </w:t>
      </w:r>
    </w:p>
    <w:p w14:paraId="6380A7B6" w14:textId="231FC9FC" w:rsidR="007160AD" w:rsidRDefault="007160AD" w:rsidP="007160AD">
      <w:pPr>
        <w:pStyle w:val="2"/>
        <w:rPr>
          <w:rFonts w:cs="Arial"/>
          <w:sz w:val="28"/>
          <w:szCs w:val="28"/>
        </w:rPr>
      </w:pPr>
      <w:bookmarkStart w:id="98" w:name="_Toc108098899"/>
      <w:bookmarkStart w:id="99" w:name="_Toc116916240"/>
      <w:bookmarkStart w:id="100" w:name="_Toc116916358"/>
      <w:bookmarkStart w:id="101" w:name="_Toc136536047"/>
      <w:r>
        <w:lastRenderedPageBreak/>
        <w:t>6.3</w:t>
      </w:r>
      <w:r>
        <w:tab/>
        <w:t xml:space="preserve">Solution #2: </w:t>
      </w:r>
      <w:bookmarkEnd w:id="98"/>
      <w:r w:rsidRPr="00B01EB1">
        <w:rPr>
          <w:rFonts w:cs="Arial"/>
          <w:bCs/>
        </w:rPr>
        <w:t>MOCN security handling for MBS</w:t>
      </w:r>
      <w:bookmarkEnd w:id="99"/>
      <w:bookmarkEnd w:id="100"/>
      <w:bookmarkEnd w:id="101"/>
    </w:p>
    <w:p w14:paraId="59AEEB2D" w14:textId="77BB34FF" w:rsidR="007160AD" w:rsidRDefault="007160AD" w:rsidP="007160AD">
      <w:pPr>
        <w:pStyle w:val="3"/>
      </w:pPr>
      <w:bookmarkStart w:id="102" w:name="_Toc108098900"/>
      <w:bookmarkStart w:id="103" w:name="_Toc116916241"/>
      <w:bookmarkStart w:id="104" w:name="_Toc116916359"/>
      <w:bookmarkStart w:id="105" w:name="_Toc136536048"/>
      <w:r>
        <w:t>6.3.1</w:t>
      </w:r>
      <w:r>
        <w:tab/>
        <w:t>Introduction</w:t>
      </w:r>
      <w:bookmarkEnd w:id="102"/>
      <w:bookmarkEnd w:id="103"/>
      <w:bookmarkEnd w:id="104"/>
      <w:bookmarkEnd w:id="105"/>
      <w:r>
        <w:t xml:space="preserve"> </w:t>
      </w:r>
    </w:p>
    <w:p w14:paraId="2680F311" w14:textId="25447509" w:rsidR="007160AD" w:rsidRPr="00881641" w:rsidRDefault="007160AD" w:rsidP="007160AD">
      <w:pPr>
        <w:pStyle w:val="aa"/>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3"/>
      </w:pPr>
      <w:bookmarkStart w:id="106" w:name="_Toc108098901"/>
      <w:bookmarkStart w:id="107" w:name="_Toc116916242"/>
      <w:bookmarkStart w:id="108" w:name="_Toc116916360"/>
      <w:bookmarkStart w:id="109" w:name="_Toc136536049"/>
      <w:r>
        <w:t>6.3.2</w:t>
      </w:r>
      <w:r>
        <w:tab/>
        <w:t>Solution details</w:t>
      </w:r>
      <w:bookmarkEnd w:id="106"/>
      <w:bookmarkEnd w:id="107"/>
      <w:bookmarkEnd w:id="108"/>
      <w:bookmarkEnd w:id="109"/>
    </w:p>
    <w:p w14:paraId="73445192" w14:textId="0E05D666" w:rsidR="007160AD" w:rsidRDefault="007160AD" w:rsidP="007160AD">
      <w:pPr>
        <w:pStyle w:val="4"/>
      </w:pPr>
      <w:bookmarkStart w:id="110" w:name="_Toc116916243"/>
      <w:bookmarkStart w:id="111" w:name="_Toc116916361"/>
      <w:bookmarkStart w:id="112" w:name="_Toc136536050"/>
      <w:r>
        <w:t>6.3</w:t>
      </w:r>
      <w:r w:rsidR="00A62DED">
        <w:t>.2.1</w:t>
      </w:r>
      <w:r w:rsidR="00A62DED">
        <w:tab/>
      </w:r>
      <w:r w:rsidRPr="00024E47">
        <w:t>MOCN Broadcast Procedure</w:t>
      </w:r>
      <w:bookmarkEnd w:id="110"/>
      <w:bookmarkEnd w:id="111"/>
      <w:bookmarkEnd w:id="112"/>
    </w:p>
    <w:p w14:paraId="1EFA5463" w14:textId="77777777" w:rsidR="007160AD" w:rsidRDefault="007160AD" w:rsidP="007160AD">
      <w:r>
        <w:object w:dxaOrig="18975" w:dyaOrig="10675" w14:anchorId="109C4416">
          <v:shape id="_x0000_i1026" type="#_x0000_t75" style="width:589.1pt;height:333.05pt" o:ole="">
            <v:imagedata r:id="rId18" o:title=""/>
          </v:shape>
          <o:OLEObject Type="Embed" ProgID="Visio.Drawing.15" ShapeID="_x0000_i1026" DrawAspect="Content" ObjectID="_1747149325"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7160AD">
      <w:pPr>
        <w:pStyle w:val="aa"/>
        <w:ind w:left="0"/>
      </w:pPr>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7160AD">
      <w:pPr>
        <w:pStyle w:val="aa"/>
        <w:ind w:left="0"/>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aa"/>
        <w:ind w:left="0"/>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7160AD">
      <w:pPr>
        <w:pStyle w:val="aa"/>
        <w:ind w:left="0"/>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aa"/>
        <w:ind w:left="0"/>
      </w:pPr>
      <w:r w:rsidRPr="00B01EB1">
        <w:t>Step 4</w:t>
      </w:r>
      <w:r w:rsidR="00093DC9">
        <w:t>.</w:t>
      </w:r>
      <w:r w:rsidRPr="00B01EB1">
        <w:t xml:space="preserve"> Traffic protection uses common one across all operators.</w:t>
      </w:r>
    </w:p>
    <w:p w14:paraId="35BABE37" w14:textId="6E4500DA" w:rsidR="007160AD" w:rsidRPr="00B01EB1" w:rsidRDefault="007160AD" w:rsidP="007160AD">
      <w:pPr>
        <w:pStyle w:val="aa"/>
        <w:ind w:left="0"/>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7160AD">
      <w:pPr>
        <w:pStyle w:val="aa"/>
        <w:ind w:left="0"/>
      </w:pPr>
      <w:r w:rsidRPr="00B01EB1">
        <w:lastRenderedPageBreak/>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aa"/>
        <w:ind w:left="0"/>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4"/>
      </w:pPr>
      <w:bookmarkStart w:id="113" w:name="_Toc116916244"/>
      <w:bookmarkStart w:id="114" w:name="_Toc116916362"/>
      <w:bookmarkStart w:id="115" w:name="_Toc136536051"/>
      <w:r>
        <w:t>6.3.2.2</w:t>
      </w:r>
      <w:r w:rsidR="00A62DED">
        <w:tab/>
      </w:r>
      <w:r>
        <w:t xml:space="preserve">Common </w:t>
      </w:r>
      <w:r w:rsidRPr="00024E47">
        <w:t xml:space="preserve">MOCN </w:t>
      </w:r>
      <w:r>
        <w:t>TMGI</w:t>
      </w:r>
      <w:bookmarkEnd w:id="113"/>
      <w:bookmarkEnd w:id="114"/>
      <w:bookmarkEnd w:id="115"/>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a9"/>
        <w:jc w:val="center"/>
      </w:pPr>
      <w:r>
        <w:object w:dxaOrig="15166" w:dyaOrig="9947" w14:anchorId="55ECACE0">
          <v:shape id="_x0000_i1027" type="#_x0000_t75" style="width:495.9pt;height:325.2pt" o:ole="">
            <v:imagedata r:id="rId20" o:title=""/>
          </v:shape>
          <o:OLEObject Type="Embed" ProgID="Visio.Drawing.15" ShapeID="_x0000_i1027" DrawAspect="Content" ObjectID="_1747149326"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aa"/>
        <w:numPr>
          <w:ilvl w:val="0"/>
          <w:numId w:val="5"/>
        </w:numPr>
        <w:spacing w:after="0"/>
        <w:contextualSpacing/>
      </w:pPr>
      <w:r>
        <w:t>MBMS service ID and default MOCN MCC and MNC configured by the operators. Values for MCC and MNC can be reserved for MOCN usecase and used across different operators.</w:t>
      </w:r>
    </w:p>
    <w:p w14:paraId="31FF58B4" w14:textId="683E942B" w:rsidR="007160AD" w:rsidRDefault="007160AD" w:rsidP="007160AD">
      <w:pPr>
        <w:pStyle w:val="aa"/>
        <w:numPr>
          <w:ilvl w:val="0"/>
          <w:numId w:val="5"/>
        </w:numPr>
        <w:spacing w:after="0"/>
        <w:contextualSpacing/>
      </w:pPr>
      <w:r>
        <w:t>MBMS service ID and AF ID instead of MNC, MCC. AF_ID is defined in TS 33.535[</w:t>
      </w:r>
      <w:r w:rsidR="00093DC9">
        <w:t>7</w:t>
      </w:r>
      <w:r>
        <w:t>].</w:t>
      </w:r>
    </w:p>
    <w:p w14:paraId="2BFAC10A" w14:textId="77777777" w:rsidR="007160AD" w:rsidRDefault="007160AD" w:rsidP="007160AD">
      <w:pPr>
        <w:pStyle w:val="aa"/>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aa"/>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aa"/>
        <w:spacing w:after="0"/>
        <w:contextualSpacing/>
      </w:pPr>
    </w:p>
    <w:p w14:paraId="77468CAE" w14:textId="5B05F892" w:rsidR="007160AD" w:rsidRPr="00B5103D" w:rsidRDefault="005503C6" w:rsidP="00B5103D">
      <w:pPr>
        <w:pStyle w:val="NO"/>
        <w:rPr>
          <w:b/>
          <w:lang w:eastAsia="en-GB"/>
        </w:rPr>
      </w:pPr>
      <w:r>
        <w:rPr>
          <w:lang w:eastAsia="en-GB"/>
        </w:rPr>
        <w:t>NOTE</w:t>
      </w:r>
      <w:r w:rsidR="00864061">
        <w:rPr>
          <w:lang w:eastAsia="en-GB"/>
        </w:rPr>
        <w:t xml:space="preserve"> 1</w:t>
      </w:r>
      <w:r>
        <w:rPr>
          <w:lang w:eastAsia="en-GB"/>
        </w:rPr>
        <w:t xml:space="preserve">: </w:t>
      </w:r>
      <w:r w:rsidRPr="005503C6">
        <w:rPr>
          <w:lang w:eastAsia="en-GB"/>
        </w:rPr>
        <w:t>Which of these mechanis</w:t>
      </w:r>
      <w:r>
        <w:rPr>
          <w:lang w:eastAsia="en-GB"/>
        </w:rPr>
        <w:t>ms should be standardized is not addressed</w:t>
      </w:r>
      <w:r w:rsidRPr="005503C6">
        <w:rPr>
          <w:lang w:eastAsia="en-GB"/>
        </w:rPr>
        <w:t>.</w:t>
      </w:r>
      <w:r>
        <w:rPr>
          <w:lang w:eastAsia="en-GB"/>
        </w:rPr>
        <w:t xml:space="preserve"> </w:t>
      </w:r>
      <w:r>
        <w:t>This can be aligned with SA2.</w:t>
      </w:r>
    </w:p>
    <w:p w14:paraId="688FE359" w14:textId="27F21DD8" w:rsidR="007160AD" w:rsidRDefault="007160AD" w:rsidP="007160AD">
      <w:pPr>
        <w:pStyle w:val="4"/>
      </w:pPr>
      <w:bookmarkStart w:id="116" w:name="_Toc116916245"/>
      <w:bookmarkStart w:id="117" w:name="_Toc116916363"/>
      <w:bookmarkStart w:id="118" w:name="_Toc136536052"/>
      <w:r>
        <w:t>6.3.2.3</w:t>
      </w:r>
      <w:r w:rsidR="00A62DED">
        <w:tab/>
      </w:r>
      <w:r w:rsidRPr="00024E47">
        <w:t xml:space="preserve">MOCN </w:t>
      </w:r>
      <w:r>
        <w:t xml:space="preserve">keys </w:t>
      </w:r>
      <w:r w:rsidRPr="00024E47">
        <w:t>MSK MTK</w:t>
      </w:r>
      <w:bookmarkEnd w:id="116"/>
      <w:bookmarkEnd w:id="117"/>
      <w:bookmarkEnd w:id="118"/>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aa"/>
        <w:numPr>
          <w:ilvl w:val="0"/>
          <w:numId w:val="6"/>
        </w:numPr>
        <w:spacing w:after="0"/>
        <w:contextualSpacing/>
      </w:pPr>
      <w:r>
        <w:lastRenderedPageBreak/>
        <w:t xml:space="preserve">Key domain can be set as default values or set to zero or new MOCN ID can be introduced instead of key domain ID. Differentiation bit must be set to show the difference between MOCN ID </w:t>
      </w:r>
      <w:proofErr w:type="gramStart"/>
      <w:r>
        <w:t>or</w:t>
      </w:r>
      <w:proofErr w:type="gramEnd"/>
      <w:r>
        <w:t xml:space="preserve"> key domain ID.MSK ID remains as before 4 bytes.</w:t>
      </w:r>
    </w:p>
    <w:p w14:paraId="54E157F9" w14:textId="77777777" w:rsidR="007160AD" w:rsidRDefault="007160AD" w:rsidP="007160AD">
      <w:pPr>
        <w:pStyle w:val="aa"/>
        <w:numPr>
          <w:ilvl w:val="0"/>
          <w:numId w:val="6"/>
        </w:numPr>
        <w:spacing w:after="0"/>
        <w:contextualSpacing/>
      </w:pPr>
      <w:r>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aa"/>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aa"/>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aa"/>
        <w:numPr>
          <w:ilvl w:val="0"/>
          <w:numId w:val="7"/>
        </w:numPr>
        <w:spacing w:after="0"/>
        <w:contextualSpacing/>
      </w:pPr>
      <w:r>
        <w:t xml:space="preserve">Key domain can be set as default values or set to zero or new MOCN ID introduced instead of key domain ID. Differentiation bit must be set to show the difference between MOCN ID </w:t>
      </w:r>
      <w:proofErr w:type="gramStart"/>
      <w:r>
        <w:t>or</w:t>
      </w:r>
      <w:proofErr w:type="gramEnd"/>
      <w:r>
        <w:t xml:space="preserve"> key domain ID.MSK ID remains as before 4 bytes &amp; MTK as 2 bytes.</w:t>
      </w:r>
    </w:p>
    <w:p w14:paraId="3F42DECC" w14:textId="77777777" w:rsidR="007160AD" w:rsidRDefault="007160AD" w:rsidP="007160AD">
      <w:pPr>
        <w:pStyle w:val="aa"/>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aa"/>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119" w:name="_Ref115511821"/>
    <w:p w14:paraId="74A40A7E" w14:textId="77777777" w:rsidR="007160AD" w:rsidRDefault="007160AD" w:rsidP="007160AD">
      <w:pPr>
        <w:pStyle w:val="a9"/>
        <w:jc w:val="center"/>
      </w:pPr>
      <w:r>
        <w:object w:dxaOrig="16591" w:dyaOrig="11596" w14:anchorId="73B0DFA5">
          <v:shape id="_x0000_i1028" type="#_x0000_t75" style="width:481.1pt;height:336.4pt" o:ole="">
            <v:imagedata r:id="rId22" o:title=""/>
          </v:shape>
          <o:OLEObject Type="Embed" ProgID="Visio.Drawing.15" ShapeID="_x0000_i1028" DrawAspect="Content" ObjectID="_1747149327" r:id="rId23"/>
        </w:object>
      </w:r>
    </w:p>
    <w:p w14:paraId="573E20DC" w14:textId="689FFA08" w:rsidR="007160AD" w:rsidRDefault="007160AD" w:rsidP="00B5103D">
      <w:pPr>
        <w:pStyle w:val="a9"/>
        <w:jc w:val="center"/>
      </w:pPr>
      <w:r>
        <w:t>Figure 6.3.2.2-</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bookmarkEnd w:id="119"/>
      <w:r>
        <w:t>: Possible options for MSK and MTK for MOCN</w:t>
      </w:r>
    </w:p>
    <w:p w14:paraId="74C23501" w14:textId="0B1E607F" w:rsidR="00864061" w:rsidRPr="00B5103D" w:rsidRDefault="00864061" w:rsidP="00702DDD">
      <w:pPr>
        <w:pStyle w:val="EditorsNote"/>
      </w:pPr>
      <w:r w:rsidRPr="00B5103D">
        <w:rPr>
          <w:color w:val="auto"/>
          <w:lang w:eastAsia="en-GB"/>
        </w:rPr>
        <w:t>NOTE 2: Which of these mechanisms should be standardized is not addressed.</w:t>
      </w:r>
    </w:p>
    <w:p w14:paraId="0E1DBE09" w14:textId="4E9118A4" w:rsidR="00864061" w:rsidRPr="00B5103D" w:rsidRDefault="00864061" w:rsidP="007160AD">
      <w:pPr>
        <w:pStyle w:val="EditorsNote"/>
        <w:rPr>
          <w:color w:val="auto"/>
        </w:rPr>
      </w:pPr>
      <w:r w:rsidRPr="00B5103D">
        <w:rPr>
          <w:color w:val="auto"/>
          <w:lang w:eastAsia="en-GB"/>
        </w:rPr>
        <w:t xml:space="preserve">NOTE 3: </w:t>
      </w:r>
      <w:r w:rsidRPr="00B5103D">
        <w:rPr>
          <w:color w:val="auto"/>
        </w:rPr>
        <w:t xml:space="preserve">How to derive the same key using common identifiers is not </w:t>
      </w:r>
      <w:r w:rsidR="00702DDD" w:rsidRPr="00B5103D">
        <w:rPr>
          <w:color w:val="auto"/>
          <w:lang w:eastAsia="en-GB"/>
        </w:rPr>
        <w:t>addressed.</w:t>
      </w:r>
    </w:p>
    <w:p w14:paraId="525E330A" w14:textId="7BA9D43B" w:rsidR="00864061" w:rsidRPr="00024E47" w:rsidRDefault="00864061" w:rsidP="007160AD">
      <w:pPr>
        <w:pStyle w:val="EditorsNote"/>
      </w:pPr>
      <w:r w:rsidRPr="00B5103D">
        <w:rPr>
          <w:color w:val="auto"/>
          <w:lang w:eastAsia="en-GB"/>
        </w:rPr>
        <w:t xml:space="preserve">NOTE 4: </w:t>
      </w:r>
      <w:r w:rsidR="00702DDD" w:rsidRPr="00B5103D">
        <w:rPr>
          <w:color w:val="auto"/>
        </w:rPr>
        <w:t>Need to coordinate with SA2 on proposed TMGI definition</w:t>
      </w:r>
      <w:r w:rsidRPr="00B5103D">
        <w:rPr>
          <w:color w:val="auto"/>
        </w:rPr>
        <w:t>.</w:t>
      </w:r>
    </w:p>
    <w:p w14:paraId="0686F5C2" w14:textId="5D1A0AAA" w:rsidR="007160AD" w:rsidRDefault="007160AD" w:rsidP="007160AD">
      <w:pPr>
        <w:pStyle w:val="3"/>
      </w:pPr>
      <w:bookmarkStart w:id="120" w:name="_Toc108098902"/>
      <w:bookmarkStart w:id="121" w:name="_Toc116916246"/>
      <w:bookmarkStart w:id="122" w:name="_Toc116916364"/>
      <w:bookmarkStart w:id="123" w:name="_Toc136536053"/>
      <w:r>
        <w:lastRenderedPageBreak/>
        <w:t>6.3.3</w:t>
      </w:r>
      <w:r>
        <w:tab/>
      </w:r>
      <w:r>
        <w:tab/>
        <w:t>System impact</w:t>
      </w:r>
      <w:bookmarkEnd w:id="120"/>
      <w:bookmarkEnd w:id="121"/>
      <w:bookmarkEnd w:id="122"/>
      <w:bookmarkEnd w:id="123"/>
    </w:p>
    <w:p w14:paraId="3B5C25D6" w14:textId="720734A3" w:rsidR="007160AD" w:rsidRDefault="005503C6" w:rsidP="007160AD">
      <w:r>
        <w:rPr>
          <w:lang w:eastAsia="zh-CN"/>
        </w:rPr>
        <w:t>System impact is not provided.</w:t>
      </w:r>
    </w:p>
    <w:p w14:paraId="59246799" w14:textId="7091E79F" w:rsidR="007160AD" w:rsidRDefault="007160AD" w:rsidP="007160AD">
      <w:pPr>
        <w:pStyle w:val="3"/>
      </w:pPr>
      <w:bookmarkStart w:id="124" w:name="_Toc108098903"/>
      <w:bookmarkStart w:id="125" w:name="_Toc116916247"/>
      <w:bookmarkStart w:id="126" w:name="_Toc116916365"/>
      <w:bookmarkStart w:id="127" w:name="_Toc136536054"/>
      <w:r>
        <w:t>6.3.4</w:t>
      </w:r>
      <w:r>
        <w:tab/>
        <w:t>Evaluation</w:t>
      </w:r>
      <w:bookmarkEnd w:id="124"/>
      <w:bookmarkEnd w:id="125"/>
      <w:bookmarkEnd w:id="126"/>
      <w:bookmarkEnd w:id="127"/>
    </w:p>
    <w:p w14:paraId="2DE6F6F1" w14:textId="197B4714" w:rsidR="007160AD" w:rsidRDefault="005503C6" w:rsidP="007160AD">
      <w:pPr>
        <w:rPr>
          <w:lang w:eastAsia="zh-CN"/>
        </w:rPr>
      </w:pPr>
      <w:r>
        <w:rPr>
          <w:lang w:eastAsia="zh-CN"/>
        </w:rPr>
        <w:t>Evaluation is not provided.</w:t>
      </w:r>
    </w:p>
    <w:p w14:paraId="439620E6" w14:textId="77777777" w:rsidR="002820FA" w:rsidRDefault="002820FA" w:rsidP="002820FA">
      <w:pPr>
        <w:pStyle w:val="2"/>
        <w:rPr>
          <w:rFonts w:cs="Arial"/>
          <w:sz w:val="28"/>
          <w:szCs w:val="28"/>
        </w:rPr>
      </w:pPr>
      <w:bookmarkStart w:id="128" w:name="_Toc116916248"/>
      <w:bookmarkStart w:id="129" w:name="_Toc116916366"/>
      <w:bookmarkStart w:id="130" w:name="_Toc136536055"/>
      <w:r>
        <w:t>6.4</w:t>
      </w:r>
      <w:r>
        <w:tab/>
        <w:t>Solution #3: security protection for UEs in MOCN network sharing scenario</w:t>
      </w:r>
      <w:bookmarkStart w:id="131" w:name="_GoBack"/>
      <w:bookmarkEnd w:id="130"/>
      <w:bookmarkEnd w:id="131"/>
    </w:p>
    <w:p w14:paraId="7178F73C" w14:textId="77777777" w:rsidR="002820FA" w:rsidRDefault="002820FA" w:rsidP="002820FA">
      <w:pPr>
        <w:pStyle w:val="3"/>
      </w:pPr>
      <w:bookmarkStart w:id="132" w:name="_Toc136536056"/>
      <w:r>
        <w:t>6.4.1</w:t>
      </w:r>
      <w:r>
        <w:tab/>
        <w:t>Introduction</w:t>
      </w:r>
      <w:bookmarkEnd w:id="132"/>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3"/>
      </w:pPr>
      <w:bookmarkStart w:id="133" w:name="_Toc136536057"/>
      <w:r>
        <w:t>6.4.2</w:t>
      </w:r>
      <w:r>
        <w:tab/>
        <w:t>Solution details</w:t>
      </w:r>
      <w:bookmarkEnd w:id="133"/>
    </w:p>
    <w:p w14:paraId="0267FE37" w14:textId="043AC562" w:rsidR="002820FA" w:rsidRDefault="002820FA" w:rsidP="002820FA">
      <w:pPr>
        <w:jc w:val="center"/>
        <w:rPr>
          <w:lang w:eastAsia="zh-CN"/>
        </w:rPr>
      </w:pPr>
    </w:p>
    <w:p w14:paraId="6A903727" w14:textId="77777777" w:rsidR="002820FA" w:rsidRDefault="002820FA" w:rsidP="002820FA">
      <w:pPr>
        <w:jc w:val="center"/>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2820FA">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lastRenderedPageBreak/>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Namf_MBSBroadcast_ContextCreate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7E130CD7" w14:textId="3700CB08" w:rsidR="009601DA" w:rsidRDefault="009601DA" w:rsidP="009601DA">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If security protection is applied, </w:t>
      </w:r>
      <w:r>
        <w:rPr>
          <w:rFonts w:eastAsia="Times New Roman"/>
          <w:lang w:eastAsia="en-GB"/>
        </w:rPr>
        <w:t>RAN will not reuse the network resource if already existed for the same service.</w:t>
      </w:r>
    </w:p>
    <w:p w14:paraId="3BE08566" w14:textId="3479CC0C" w:rsidR="009601DA" w:rsidRDefault="009601DA" w:rsidP="009601D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Associated Session ID is received as specified in TR 23.700-47[2].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77777777" w:rsidR="002820FA" w:rsidRDefault="002820FA" w:rsidP="002820FA">
      <w:pPr>
        <w:pStyle w:val="3"/>
      </w:pPr>
      <w:bookmarkStart w:id="134" w:name="_Toc136536058"/>
      <w:r>
        <w:t>6.4.3</w:t>
      </w:r>
      <w:r>
        <w:tab/>
      </w:r>
      <w:r>
        <w:tab/>
        <w:t>System impact</w:t>
      </w:r>
      <w:bookmarkEnd w:id="134"/>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3"/>
      </w:pPr>
      <w:bookmarkStart w:id="135" w:name="_Toc136536059"/>
      <w:r>
        <w:t>6.4.4</w:t>
      </w:r>
      <w:r>
        <w:tab/>
        <w:t>Evaluation</w:t>
      </w:r>
      <w:bookmarkEnd w:id="135"/>
    </w:p>
    <w:p w14:paraId="0EB2B5EF" w14:textId="517A32FA" w:rsidR="003148C6" w:rsidRPr="0092145B" w:rsidRDefault="002820FA" w:rsidP="003148C6">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bookmarkEnd w:id="128"/>
      <w:bookmarkEnd w:id="129"/>
    </w:p>
    <w:p w14:paraId="78FA40A7" w14:textId="77777777" w:rsidR="003148C6" w:rsidRDefault="003148C6" w:rsidP="003148C6">
      <w:pPr>
        <w:pStyle w:val="1"/>
      </w:pPr>
      <w:bookmarkStart w:id="136" w:name="_Toc116916253"/>
      <w:bookmarkStart w:id="137" w:name="_Toc116916371"/>
      <w:bookmarkStart w:id="138" w:name="_Toc136536060"/>
      <w:r>
        <w:t>7</w:t>
      </w:r>
      <w:r w:rsidRPr="004D3578">
        <w:tab/>
      </w:r>
      <w:r>
        <w:t>Conclusions</w:t>
      </w:r>
      <w:bookmarkEnd w:id="136"/>
      <w:bookmarkEnd w:id="137"/>
      <w:bookmarkEnd w:id="138"/>
    </w:p>
    <w:p w14:paraId="428A1A4C" w14:textId="580274F7" w:rsidR="00702DDD" w:rsidRDefault="00702DDD" w:rsidP="00702DDD">
      <w:pPr>
        <w:pStyle w:val="2"/>
        <w:rPr>
          <w:rFonts w:cs="Arial"/>
          <w:sz w:val="28"/>
          <w:szCs w:val="28"/>
        </w:rPr>
      </w:pPr>
      <w:bookmarkStart w:id="139" w:name="startOfAnnexes"/>
      <w:bookmarkStart w:id="140" w:name="_Toc136536061"/>
      <w:bookmarkEnd w:id="139"/>
      <w:r>
        <w:t>7</w:t>
      </w:r>
      <w:r w:rsidRPr="0092145B">
        <w:t>.</w:t>
      </w:r>
      <w:r>
        <w:t>1</w:t>
      </w:r>
      <w:r>
        <w:tab/>
        <w:t>Conclusion on Key Issue #1</w:t>
      </w:r>
      <w:bookmarkEnd w:id="140"/>
    </w:p>
    <w:p w14:paraId="471FA1A9" w14:textId="77777777" w:rsidR="00702DDD" w:rsidRDefault="00702DDD" w:rsidP="00702DDD">
      <w:pPr>
        <w:rPr>
          <w:rFonts w:eastAsia="Yu Mincho"/>
        </w:rPr>
      </w:pPr>
      <w:r w:rsidRPr="00DB48AF">
        <w:rPr>
          <w:rFonts w:eastAsia="Yu Mincho"/>
        </w:rPr>
        <w:t>Following conclusions are made on Key Issue #1: Security handling in MOCN network sharing scenario:</w:t>
      </w:r>
    </w:p>
    <w:p w14:paraId="2389B83F" w14:textId="77777777" w:rsidR="00702DDD" w:rsidRPr="00F36FF9" w:rsidRDefault="00702DDD" w:rsidP="00702DDD">
      <w:pPr>
        <w:rPr>
          <w:rFonts w:eastAsia="Yu Mincho"/>
        </w:rPr>
      </w:pPr>
      <w:r>
        <w:rPr>
          <w:rFonts w:eastAsia="Yu Mincho"/>
        </w:rPr>
        <w:t>-</w:t>
      </w:r>
      <w:r>
        <w:rPr>
          <w:rFonts w:eastAsia="Yu Mincho"/>
        </w:rPr>
        <w:tab/>
      </w:r>
      <w:r w:rsidRPr="00F36FF9">
        <w:rPr>
          <w:rFonts w:eastAsia="Yu Mincho"/>
        </w:rPr>
        <w:t xml:space="preserve">If the content is protected </w:t>
      </w:r>
      <w:r>
        <w:rPr>
          <w:rFonts w:eastAsia="Yu Mincho"/>
        </w:rPr>
        <w:t>at</w:t>
      </w:r>
      <w:r w:rsidRPr="00F36FF9">
        <w:rPr>
          <w:rFonts w:eastAsia="Yu Mincho"/>
        </w:rPr>
        <w:t xml:space="preserve"> </w:t>
      </w:r>
      <w:r>
        <w:rPr>
          <w:rFonts w:eastAsia="Yu Mincho"/>
        </w:rPr>
        <w:t xml:space="preserve">the </w:t>
      </w:r>
      <w:r w:rsidRPr="00F36FF9">
        <w:rPr>
          <w:rFonts w:eastAsia="Yu Mincho"/>
        </w:rPr>
        <w:t>application</w:t>
      </w:r>
      <w:r>
        <w:rPr>
          <w:rFonts w:eastAsia="Yu Mincho"/>
        </w:rPr>
        <w:t xml:space="preserve"> layer</w:t>
      </w:r>
      <w:r w:rsidRPr="00F36FF9">
        <w:rPr>
          <w:rFonts w:eastAsia="Yu Mincho"/>
        </w:rPr>
        <w:t xml:space="preserve">, </w:t>
      </w:r>
      <w:r>
        <w:rPr>
          <w:rFonts w:eastAsia="Yu Mincho"/>
        </w:rPr>
        <w:t xml:space="preserve">then </w:t>
      </w:r>
      <w:r w:rsidRPr="00F36FF9">
        <w:rPr>
          <w:rFonts w:eastAsia="Yu Mincho"/>
        </w:rPr>
        <w:t xml:space="preserve">the security protection </w:t>
      </w:r>
      <w:r>
        <w:rPr>
          <w:rFonts w:eastAsia="Yu Mincho"/>
        </w:rPr>
        <w:t>at the</w:t>
      </w:r>
      <w:r w:rsidRPr="00F36FF9">
        <w:rPr>
          <w:rFonts w:eastAsia="Yu Mincho"/>
        </w:rPr>
        <w:t xml:space="preserve"> service layer </w:t>
      </w:r>
      <w:r>
        <w:rPr>
          <w:rFonts w:eastAsia="Yu Mincho"/>
        </w:rPr>
        <w:t>may</w:t>
      </w:r>
      <w:r w:rsidRPr="00F36FF9">
        <w:rPr>
          <w:rFonts w:eastAsia="Yu Mincho"/>
        </w:rPr>
        <w:t xml:space="preserve"> not </w:t>
      </w:r>
      <w:r>
        <w:rPr>
          <w:rFonts w:eastAsia="Yu Mincho"/>
        </w:rPr>
        <w:t xml:space="preserve">be </w:t>
      </w:r>
      <w:r w:rsidRPr="00F36FF9">
        <w:rPr>
          <w:rFonts w:eastAsia="Yu Mincho"/>
        </w:rPr>
        <w:t>required.</w:t>
      </w:r>
    </w:p>
    <w:p w14:paraId="756E1948" w14:textId="77777777" w:rsidR="00702DDD" w:rsidRPr="00F36FF9" w:rsidRDefault="00702DDD" w:rsidP="00702DDD">
      <w:pPr>
        <w:rPr>
          <w:rFonts w:eastAsia="Yu Mincho"/>
        </w:rPr>
      </w:pPr>
      <w:r>
        <w:rPr>
          <w:rFonts w:eastAsia="Yu Mincho"/>
        </w:rPr>
        <w:t>-</w:t>
      </w:r>
      <w:r>
        <w:rPr>
          <w:rFonts w:eastAsia="Yu Mincho"/>
        </w:rPr>
        <w:tab/>
      </w:r>
      <w:r>
        <w:rPr>
          <w:rFonts w:eastAsia="Yu Mincho"/>
          <w:lang w:eastAsia="zh-CN"/>
        </w:rPr>
        <w:t xml:space="preserve">For MBS traffic protection at the </w:t>
      </w:r>
      <w:r w:rsidRPr="008F1143">
        <w:rPr>
          <w:rFonts w:eastAsia="Yu Mincho"/>
          <w:lang w:eastAsia="zh-CN"/>
        </w:rPr>
        <w:t>service layer</w:t>
      </w:r>
      <w:r w:rsidRPr="00F36FF9">
        <w:rPr>
          <w:rFonts w:eastAsia="Yu Mincho"/>
        </w:rPr>
        <w:t xml:space="preserve">, </w:t>
      </w:r>
      <w:r>
        <w:rPr>
          <w:rFonts w:eastAsia="Yu Mincho"/>
        </w:rPr>
        <w:t xml:space="preserve">the </w:t>
      </w:r>
      <w:r w:rsidRPr="00F36FF9">
        <w:rPr>
          <w:rFonts w:eastAsia="Yu Mincho"/>
        </w:rPr>
        <w:t>AF may perform the MTK</w:t>
      </w:r>
      <w:r>
        <w:rPr>
          <w:rFonts w:eastAsia="Yu Mincho"/>
        </w:rPr>
        <w:t xml:space="preserve"> and MSK</w:t>
      </w:r>
      <w:r w:rsidRPr="00F36FF9">
        <w:rPr>
          <w:rFonts w:eastAsia="Yu Mincho"/>
        </w:rPr>
        <w:t xml:space="preserve"> generation and provide </w:t>
      </w:r>
      <w:r>
        <w:rPr>
          <w:rFonts w:eastAsia="Yu Mincho"/>
        </w:rPr>
        <w:t xml:space="preserve">the </w:t>
      </w:r>
      <w:r w:rsidRPr="00F36FF9">
        <w:rPr>
          <w:rFonts w:eastAsia="Yu Mincho"/>
        </w:rPr>
        <w:t>MTK</w:t>
      </w:r>
      <w:r>
        <w:rPr>
          <w:rFonts w:eastAsia="Yu Mincho"/>
        </w:rPr>
        <w:t xml:space="preserve"> and MSK</w:t>
      </w:r>
      <w:r w:rsidRPr="00F36FF9">
        <w:rPr>
          <w:rFonts w:eastAsia="Yu Mincho"/>
        </w:rPr>
        <w:t xml:space="preserve"> to </w:t>
      </w:r>
      <w:r>
        <w:rPr>
          <w:rFonts w:eastAsia="Yu Mincho"/>
        </w:rPr>
        <w:t xml:space="preserve">the MOCN </w:t>
      </w:r>
      <w:r w:rsidRPr="005B0AB2">
        <w:rPr>
          <w:rFonts w:eastAsia="Yu Mincho"/>
        </w:rPr>
        <w:t xml:space="preserve">participating </w:t>
      </w:r>
      <w:r>
        <w:rPr>
          <w:rFonts w:eastAsia="Yu Mincho"/>
        </w:rPr>
        <w:t>networks, further</w:t>
      </w:r>
    </w:p>
    <w:p w14:paraId="1BCCDB8A" w14:textId="77777777" w:rsidR="00702DDD" w:rsidRPr="00F36FF9" w:rsidRDefault="00702DDD" w:rsidP="00702DDD">
      <w:pPr>
        <w:ind w:firstLine="284"/>
        <w:rPr>
          <w:rFonts w:eastAsia="Yu Mincho"/>
        </w:rPr>
      </w:pPr>
      <w:r>
        <w:rPr>
          <w:rFonts w:eastAsia="Yu Mincho"/>
        </w:rPr>
        <w:t>-</w:t>
      </w:r>
      <w:r>
        <w:rPr>
          <w:rFonts w:eastAsia="Yu Mincho"/>
        </w:rPr>
        <w:tab/>
      </w:r>
      <w:r w:rsidRPr="00F36FF9">
        <w:rPr>
          <w:rFonts w:eastAsia="Yu Mincho"/>
        </w:rPr>
        <w:t xml:space="preserve">If the </w:t>
      </w:r>
      <w:r>
        <w:rPr>
          <w:rFonts w:eastAsia="Yu Mincho"/>
        </w:rPr>
        <w:t>network</w:t>
      </w:r>
      <w:r w:rsidRPr="00F36FF9">
        <w:rPr>
          <w:rFonts w:eastAsia="Yu Mincho"/>
        </w:rPr>
        <w:t xml:space="preserve"> </w:t>
      </w:r>
      <w:r>
        <w:rPr>
          <w:rFonts w:eastAsia="Yu Mincho"/>
        </w:rPr>
        <w:t xml:space="preserve">decides </w:t>
      </w:r>
      <w:r w:rsidRPr="00F36FF9">
        <w:rPr>
          <w:rFonts w:eastAsia="Yu Mincho"/>
        </w:rPr>
        <w:t xml:space="preserve">to use the </w:t>
      </w:r>
      <w:r>
        <w:rPr>
          <w:rFonts w:eastAsia="Yu Mincho"/>
        </w:rPr>
        <w:t xml:space="preserve">AF provided </w:t>
      </w:r>
      <w:r w:rsidRPr="00F36FF9">
        <w:rPr>
          <w:rFonts w:eastAsia="Yu Mincho"/>
        </w:rPr>
        <w:t>key</w:t>
      </w:r>
      <w:r>
        <w:rPr>
          <w:rFonts w:eastAsia="Yu Mincho"/>
        </w:rPr>
        <w:t>s</w:t>
      </w:r>
      <w:r w:rsidRPr="00F36FF9">
        <w:rPr>
          <w:rFonts w:eastAsia="Yu Mincho"/>
        </w:rPr>
        <w:t xml:space="preserve">, </w:t>
      </w:r>
      <w:r>
        <w:rPr>
          <w:rFonts w:eastAsia="Yu Mincho"/>
        </w:rPr>
        <w:t xml:space="preserve">then </w:t>
      </w:r>
      <w:r w:rsidRPr="00F36FF9">
        <w:rPr>
          <w:rFonts w:eastAsia="Yu Mincho"/>
        </w:rPr>
        <w:t>the user-plane procedure as in solution#1 will be used</w:t>
      </w:r>
      <w:r>
        <w:rPr>
          <w:rFonts w:eastAsia="Yu Mincho"/>
        </w:rPr>
        <w:t xml:space="preserve"> </w:t>
      </w:r>
      <w:r w:rsidRPr="00340335">
        <w:rPr>
          <w:rFonts w:eastAsia="Yu Mincho"/>
          <w:lang w:eastAsia="zh-CN"/>
        </w:rPr>
        <w:t xml:space="preserve">as a basis </w:t>
      </w:r>
      <w:r>
        <w:rPr>
          <w:lang w:eastAsia="zh-CN"/>
        </w:rPr>
        <w:t>for normative</w:t>
      </w:r>
      <w:r w:rsidRPr="00340335">
        <w:rPr>
          <w:rFonts w:eastAsia="Yu Mincho"/>
          <w:lang w:eastAsia="zh-CN"/>
        </w:rPr>
        <w:t xml:space="preserve"> </w:t>
      </w:r>
      <w:r>
        <w:rPr>
          <w:rFonts w:eastAsia="Yu Mincho"/>
          <w:lang w:eastAsia="zh-CN"/>
        </w:rPr>
        <w:t>work</w:t>
      </w:r>
      <w:r w:rsidRPr="00F36FF9">
        <w:rPr>
          <w:rFonts w:eastAsia="Yu Mincho"/>
        </w:rPr>
        <w:t>;</w:t>
      </w:r>
    </w:p>
    <w:p w14:paraId="1D0F04B1" w14:textId="77777777" w:rsidR="00702DDD" w:rsidRPr="00426263" w:rsidRDefault="00702DDD" w:rsidP="00702DDD">
      <w:pPr>
        <w:ind w:firstLine="284"/>
        <w:rPr>
          <w:rFonts w:eastAsia="等线"/>
          <w:lang w:eastAsia="zh-CN"/>
        </w:rPr>
      </w:pPr>
      <w:r>
        <w:rPr>
          <w:rFonts w:eastAsia="Yu Mincho"/>
        </w:rPr>
        <w:t>-</w:t>
      </w:r>
      <w:r>
        <w:rPr>
          <w:rFonts w:eastAsia="Yu Mincho"/>
        </w:rPr>
        <w:tab/>
      </w:r>
      <w:r w:rsidRPr="00F36FF9">
        <w:rPr>
          <w:rFonts w:eastAsia="Yu Mincho"/>
        </w:rPr>
        <w:t xml:space="preserve">If the </w:t>
      </w:r>
      <w:r>
        <w:rPr>
          <w:rFonts w:eastAsia="Yu Mincho"/>
        </w:rPr>
        <w:t>network decides</w:t>
      </w:r>
      <w:r w:rsidRPr="00F36FF9">
        <w:rPr>
          <w:rFonts w:eastAsia="Yu Mincho"/>
        </w:rPr>
        <w:t xml:space="preserve"> not to use the </w:t>
      </w:r>
      <w:r>
        <w:rPr>
          <w:rFonts w:eastAsia="Yu Mincho"/>
        </w:rPr>
        <w:t xml:space="preserve">AF provided </w:t>
      </w:r>
      <w:r w:rsidRPr="00F36FF9">
        <w:rPr>
          <w:rFonts w:eastAsia="Yu Mincho"/>
        </w:rPr>
        <w:t>key</w:t>
      </w:r>
      <w:r>
        <w:rPr>
          <w:rFonts w:eastAsia="Yu Mincho"/>
        </w:rPr>
        <w:t>s</w:t>
      </w:r>
      <w:r w:rsidRPr="00F36FF9">
        <w:rPr>
          <w:rFonts w:eastAsia="Yu Mincho"/>
        </w:rPr>
        <w:t xml:space="preserve">, </w:t>
      </w:r>
      <w:r>
        <w:rPr>
          <w:rFonts w:eastAsia="Yu Mincho"/>
        </w:rPr>
        <w:t xml:space="preserve">then </w:t>
      </w:r>
      <w:r w:rsidRPr="00F36FF9">
        <w:rPr>
          <w:rFonts w:eastAsia="Yu Mincho"/>
        </w:rPr>
        <w:t xml:space="preserve">the service layer security </w:t>
      </w:r>
      <w:r>
        <w:rPr>
          <w:rFonts w:eastAsia="Yu Mincho"/>
        </w:rPr>
        <w:t xml:space="preserve">without </w:t>
      </w:r>
      <w:r w:rsidRPr="00F36FF9">
        <w:rPr>
          <w:rFonts w:eastAsia="Yu Mincho"/>
        </w:rPr>
        <w:t>optimized radio resource utilization for MBS as described in solution#3</w:t>
      </w:r>
      <w:r>
        <w:rPr>
          <w:rFonts w:eastAsia="Yu Mincho"/>
        </w:rPr>
        <w:t xml:space="preserve"> will be used </w:t>
      </w:r>
      <w:r w:rsidRPr="00340335">
        <w:rPr>
          <w:rFonts w:eastAsia="Yu Mincho"/>
          <w:lang w:eastAsia="zh-CN"/>
        </w:rPr>
        <w:t xml:space="preserve">as a basis </w:t>
      </w:r>
      <w:r>
        <w:rPr>
          <w:lang w:eastAsia="zh-CN"/>
        </w:rPr>
        <w:t>for normative</w:t>
      </w:r>
      <w:r w:rsidRPr="00340335">
        <w:rPr>
          <w:rFonts w:eastAsia="Yu Mincho"/>
          <w:lang w:eastAsia="zh-CN"/>
        </w:rPr>
        <w:t xml:space="preserve"> </w:t>
      </w:r>
      <w:r>
        <w:rPr>
          <w:rFonts w:eastAsia="Yu Mincho"/>
          <w:lang w:eastAsia="zh-CN"/>
        </w:rPr>
        <w:t>work</w:t>
      </w:r>
      <w:r>
        <w:rPr>
          <w:rFonts w:eastAsia="等线" w:hint="eastAsia"/>
          <w:lang w:eastAsia="zh-CN"/>
        </w:rPr>
        <w:t>.</w:t>
      </w:r>
    </w:p>
    <w:p w14:paraId="657F73A1" w14:textId="78FD1078" w:rsidR="0008631D" w:rsidRDefault="0008631D" w:rsidP="0008631D">
      <w:pPr>
        <w:pStyle w:val="2"/>
        <w:rPr>
          <w:lang w:eastAsia="ko-KR"/>
        </w:rPr>
      </w:pPr>
      <w:bookmarkStart w:id="141" w:name="_Toc136536062"/>
      <w:r>
        <w:rPr>
          <w:lang w:eastAsia="zh-CN"/>
        </w:rPr>
        <w:t>7</w:t>
      </w:r>
      <w:r>
        <w:t>.</w:t>
      </w:r>
      <w:r>
        <w:rPr>
          <w:lang w:eastAsia="zh-CN"/>
        </w:rPr>
        <w:t>2</w:t>
      </w:r>
      <w:r>
        <w:tab/>
        <w:t xml:space="preserve">Conclusions to Key </w:t>
      </w:r>
      <w:r>
        <w:rPr>
          <w:lang w:eastAsia="zh-CN"/>
        </w:rPr>
        <w:t>I</w:t>
      </w:r>
      <w:r>
        <w:t>ssue #2</w:t>
      </w:r>
      <w:bookmarkEnd w:id="141"/>
      <w:r>
        <w:t xml:space="preserve"> </w:t>
      </w:r>
    </w:p>
    <w:p w14:paraId="6583D269" w14:textId="77777777" w:rsidR="0008631D" w:rsidRDefault="0008631D" w:rsidP="0008631D">
      <w:pPr>
        <w:rPr>
          <w:lang w:eastAsia="zh-CN"/>
        </w:rPr>
      </w:pPr>
      <w:r>
        <w:rPr>
          <w:lang w:eastAsia="zh-CN"/>
        </w:rPr>
        <w:t>Following conclusions are made on Key Issue #2 "</w:t>
      </w:r>
      <w:r w:rsidRPr="00616175">
        <w:rPr>
          <w:lang w:eastAsia="zh-CN"/>
        </w:rPr>
        <w:t>TMGI Protection</w:t>
      </w:r>
      <w:r>
        <w:rPr>
          <w:lang w:eastAsia="zh-CN"/>
        </w:rPr>
        <w:t>"</w:t>
      </w:r>
    </w:p>
    <w:p w14:paraId="0D2BE7B4" w14:textId="77777777" w:rsidR="0008631D" w:rsidRPr="00976CD9" w:rsidRDefault="0008631D" w:rsidP="0008631D">
      <w:pPr>
        <w:overflowPunct w:val="0"/>
        <w:autoSpaceDE w:val="0"/>
        <w:autoSpaceDN w:val="0"/>
        <w:adjustRightInd w:val="0"/>
        <w:ind w:left="568" w:hanging="284"/>
        <w:textAlignment w:val="baseline"/>
        <w:rPr>
          <w:rFonts w:eastAsia="Times New Roman"/>
        </w:rPr>
      </w:pPr>
      <w:r>
        <w:t>-</w:t>
      </w:r>
      <w:r>
        <w:tab/>
        <w:t>It is concluded that no normative work is required for the Key Issue #2.</w:t>
      </w:r>
    </w:p>
    <w:p w14:paraId="75350360" w14:textId="77777777" w:rsidR="00D71836" w:rsidRDefault="00080512" w:rsidP="00B5103D">
      <w:pPr>
        <w:pStyle w:val="8"/>
      </w:pPr>
      <w:r w:rsidRPr="004D3578">
        <w:br w:type="page"/>
      </w:r>
      <w:bookmarkStart w:id="142" w:name="_Toc102146528"/>
      <w:bookmarkStart w:id="143" w:name="_Toc116916254"/>
      <w:bookmarkStart w:id="144" w:name="_Toc116916372"/>
      <w:bookmarkStart w:id="145" w:name="_Toc136536063"/>
      <w:r w:rsidR="00D71836">
        <w:lastRenderedPageBreak/>
        <w:t>Annex &lt;A&gt;:</w:t>
      </w:r>
      <w:r w:rsidR="00D71836">
        <w:br/>
        <w:t>&lt;Informative annex title for a Technical Report&gt;</w:t>
      </w:r>
      <w:bookmarkEnd w:id="142"/>
      <w:bookmarkEnd w:id="143"/>
      <w:bookmarkEnd w:id="144"/>
      <w:bookmarkEnd w:id="145"/>
    </w:p>
    <w:p w14:paraId="695BD4C5" w14:textId="77777777" w:rsidR="00D71836" w:rsidRDefault="00D71836" w:rsidP="00D71836"/>
    <w:p w14:paraId="5E858FE8" w14:textId="20858157" w:rsidR="00D71836" w:rsidRPr="00D71836" w:rsidRDefault="0008631D" w:rsidP="00D71836">
      <w:r>
        <w:t>Void.</w:t>
      </w:r>
    </w:p>
    <w:p w14:paraId="5CA5E6C2" w14:textId="655E4A76" w:rsidR="00080512" w:rsidRPr="004D3578" w:rsidRDefault="00080512">
      <w:pPr>
        <w:pStyle w:val="8"/>
      </w:pPr>
      <w:bookmarkStart w:id="146" w:name="_Toc116916255"/>
      <w:bookmarkStart w:id="147" w:name="_Toc116916373"/>
      <w:bookmarkStart w:id="148" w:name="_Toc136536064"/>
      <w:r w:rsidRPr="004D3578">
        <w:t xml:space="preserve">Annex </w:t>
      </w:r>
      <w:r w:rsidR="0008631D">
        <w:t>&lt;B&gt;</w:t>
      </w:r>
      <w:proofErr w:type="gramStart"/>
      <w:r w:rsidRPr="004D3578">
        <w:t>:</w:t>
      </w:r>
      <w:proofErr w:type="gramEnd"/>
      <w:r w:rsidRPr="004D3578">
        <w:br/>
        <w:t>Change history</w:t>
      </w:r>
      <w:bookmarkEnd w:id="146"/>
      <w:bookmarkEnd w:id="147"/>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9" w:name="historyclause"/>
            <w:bookmarkEnd w:id="149"/>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r w:rsidR="009601DA" w:rsidRPr="006B0D02" w14:paraId="17CE992A" w14:textId="77777777" w:rsidTr="00480CC4">
        <w:tc>
          <w:tcPr>
            <w:tcW w:w="800" w:type="dxa"/>
            <w:shd w:val="solid" w:color="FFFFFF" w:fill="auto"/>
          </w:tcPr>
          <w:p w14:paraId="4E5A8D3E" w14:textId="0ED92007" w:rsidR="009601DA" w:rsidRDefault="009601DA" w:rsidP="00F37967">
            <w:pPr>
              <w:pStyle w:val="TAC"/>
              <w:rPr>
                <w:sz w:val="16"/>
                <w:szCs w:val="16"/>
              </w:rPr>
            </w:pPr>
            <w:r>
              <w:rPr>
                <w:sz w:val="16"/>
                <w:szCs w:val="16"/>
              </w:rPr>
              <w:t>2023-02</w:t>
            </w:r>
          </w:p>
        </w:tc>
        <w:tc>
          <w:tcPr>
            <w:tcW w:w="901" w:type="dxa"/>
            <w:shd w:val="solid" w:color="FFFFFF" w:fill="auto"/>
          </w:tcPr>
          <w:p w14:paraId="02E95B91" w14:textId="6E2CE3AE" w:rsidR="009601DA" w:rsidRPr="002820FA" w:rsidRDefault="009601DA" w:rsidP="00F37967">
            <w:pPr>
              <w:pStyle w:val="TAC"/>
              <w:rPr>
                <w:sz w:val="16"/>
                <w:szCs w:val="16"/>
              </w:rPr>
            </w:pPr>
            <w:r>
              <w:rPr>
                <w:sz w:val="16"/>
                <w:szCs w:val="16"/>
              </w:rPr>
              <w:t>SA3#110</w:t>
            </w:r>
          </w:p>
        </w:tc>
        <w:tc>
          <w:tcPr>
            <w:tcW w:w="993" w:type="dxa"/>
            <w:shd w:val="solid" w:color="FFFFFF" w:fill="auto"/>
          </w:tcPr>
          <w:p w14:paraId="4D6A8D8F" w14:textId="77777777" w:rsidR="009601DA" w:rsidRPr="00C97077" w:rsidRDefault="009601DA" w:rsidP="00F37967">
            <w:pPr>
              <w:pStyle w:val="TAC"/>
              <w:rPr>
                <w:sz w:val="16"/>
                <w:szCs w:val="16"/>
                <w:highlight w:val="yellow"/>
              </w:rPr>
            </w:pPr>
          </w:p>
        </w:tc>
        <w:tc>
          <w:tcPr>
            <w:tcW w:w="425" w:type="dxa"/>
            <w:shd w:val="solid" w:color="FFFFFF" w:fill="auto"/>
          </w:tcPr>
          <w:p w14:paraId="0BC59686" w14:textId="77777777" w:rsidR="009601DA" w:rsidRPr="006B0D02" w:rsidRDefault="009601DA" w:rsidP="00F37967">
            <w:pPr>
              <w:pStyle w:val="TAL"/>
              <w:rPr>
                <w:sz w:val="16"/>
                <w:szCs w:val="16"/>
              </w:rPr>
            </w:pPr>
          </w:p>
        </w:tc>
        <w:tc>
          <w:tcPr>
            <w:tcW w:w="425" w:type="dxa"/>
            <w:shd w:val="solid" w:color="FFFFFF" w:fill="auto"/>
          </w:tcPr>
          <w:p w14:paraId="362C488E" w14:textId="77777777" w:rsidR="009601DA" w:rsidRPr="006B0D02" w:rsidRDefault="009601DA" w:rsidP="00F37967">
            <w:pPr>
              <w:pStyle w:val="TAR"/>
              <w:rPr>
                <w:sz w:val="16"/>
                <w:szCs w:val="16"/>
              </w:rPr>
            </w:pPr>
          </w:p>
        </w:tc>
        <w:tc>
          <w:tcPr>
            <w:tcW w:w="425" w:type="dxa"/>
            <w:shd w:val="solid" w:color="FFFFFF" w:fill="auto"/>
          </w:tcPr>
          <w:p w14:paraId="5BE83A10" w14:textId="77777777" w:rsidR="009601DA" w:rsidRPr="006B0D02" w:rsidRDefault="009601DA" w:rsidP="00F37967">
            <w:pPr>
              <w:pStyle w:val="TAC"/>
              <w:rPr>
                <w:sz w:val="16"/>
                <w:szCs w:val="16"/>
              </w:rPr>
            </w:pPr>
          </w:p>
        </w:tc>
        <w:tc>
          <w:tcPr>
            <w:tcW w:w="4962" w:type="dxa"/>
            <w:shd w:val="solid" w:color="FFFFFF" w:fill="auto"/>
          </w:tcPr>
          <w:p w14:paraId="770866C7" w14:textId="62EFB9CB" w:rsidR="009601DA" w:rsidRPr="002820FA" w:rsidRDefault="009601DA" w:rsidP="00F37967">
            <w:pPr>
              <w:pStyle w:val="TAL"/>
              <w:rPr>
                <w:sz w:val="16"/>
                <w:szCs w:val="16"/>
              </w:rPr>
            </w:pPr>
            <w:r w:rsidRPr="009601DA">
              <w:rPr>
                <w:sz w:val="16"/>
                <w:szCs w:val="16"/>
              </w:rPr>
              <w:t>S3</w:t>
            </w:r>
            <w:r w:rsidRPr="009601DA">
              <w:rPr>
                <w:rFonts w:ascii="MS Gothic" w:hAnsi="MS Gothic" w:cs="MS Gothic"/>
                <w:sz w:val="16"/>
                <w:szCs w:val="16"/>
              </w:rPr>
              <w:t>‑</w:t>
            </w:r>
            <w:r w:rsidRPr="009601DA">
              <w:rPr>
                <w:sz w:val="16"/>
                <w:szCs w:val="16"/>
              </w:rPr>
              <w:t>231308</w:t>
            </w:r>
          </w:p>
        </w:tc>
        <w:tc>
          <w:tcPr>
            <w:tcW w:w="708" w:type="dxa"/>
            <w:shd w:val="solid" w:color="FFFFFF" w:fill="auto"/>
          </w:tcPr>
          <w:p w14:paraId="185BE0DF" w14:textId="493788CF" w:rsidR="009601DA" w:rsidRDefault="009601DA" w:rsidP="00F37967">
            <w:pPr>
              <w:pStyle w:val="TAC"/>
              <w:rPr>
                <w:sz w:val="16"/>
                <w:szCs w:val="16"/>
              </w:rPr>
            </w:pPr>
            <w:r>
              <w:rPr>
                <w:sz w:val="16"/>
                <w:szCs w:val="16"/>
              </w:rPr>
              <w:t>0.6.0</w:t>
            </w:r>
          </w:p>
        </w:tc>
      </w:tr>
      <w:tr w:rsidR="009601DA" w:rsidRPr="006B0D02" w14:paraId="3AA148E4" w14:textId="77777777" w:rsidTr="00480CC4">
        <w:tc>
          <w:tcPr>
            <w:tcW w:w="800" w:type="dxa"/>
            <w:shd w:val="solid" w:color="FFFFFF" w:fill="auto"/>
          </w:tcPr>
          <w:p w14:paraId="63E8691C" w14:textId="3E4A89DF" w:rsidR="009601DA" w:rsidRDefault="009601DA" w:rsidP="00F37967">
            <w:pPr>
              <w:pStyle w:val="TAC"/>
              <w:rPr>
                <w:sz w:val="16"/>
                <w:szCs w:val="16"/>
              </w:rPr>
            </w:pPr>
            <w:r>
              <w:rPr>
                <w:sz w:val="16"/>
                <w:szCs w:val="16"/>
              </w:rPr>
              <w:t>2023-04</w:t>
            </w:r>
          </w:p>
        </w:tc>
        <w:tc>
          <w:tcPr>
            <w:tcW w:w="901" w:type="dxa"/>
            <w:shd w:val="solid" w:color="FFFFFF" w:fill="auto"/>
          </w:tcPr>
          <w:p w14:paraId="66154637" w14:textId="57CF05C2" w:rsidR="009601DA" w:rsidRPr="002820FA" w:rsidRDefault="009601DA" w:rsidP="00F37967">
            <w:pPr>
              <w:pStyle w:val="TAC"/>
              <w:rPr>
                <w:sz w:val="16"/>
                <w:szCs w:val="16"/>
              </w:rPr>
            </w:pPr>
            <w:r>
              <w:rPr>
                <w:sz w:val="16"/>
                <w:szCs w:val="16"/>
              </w:rPr>
              <w:t>SA3#110adhoc-e</w:t>
            </w:r>
          </w:p>
        </w:tc>
        <w:tc>
          <w:tcPr>
            <w:tcW w:w="993" w:type="dxa"/>
            <w:shd w:val="solid" w:color="FFFFFF" w:fill="auto"/>
          </w:tcPr>
          <w:p w14:paraId="59338D29" w14:textId="77777777" w:rsidR="009601DA" w:rsidRPr="00C97077" w:rsidRDefault="009601DA" w:rsidP="00F37967">
            <w:pPr>
              <w:pStyle w:val="TAC"/>
              <w:rPr>
                <w:sz w:val="16"/>
                <w:szCs w:val="16"/>
                <w:highlight w:val="yellow"/>
              </w:rPr>
            </w:pPr>
          </w:p>
        </w:tc>
        <w:tc>
          <w:tcPr>
            <w:tcW w:w="425" w:type="dxa"/>
            <w:shd w:val="solid" w:color="FFFFFF" w:fill="auto"/>
          </w:tcPr>
          <w:p w14:paraId="29BB4E4A" w14:textId="77777777" w:rsidR="009601DA" w:rsidRPr="006B0D02" w:rsidRDefault="009601DA" w:rsidP="00F37967">
            <w:pPr>
              <w:pStyle w:val="TAL"/>
              <w:rPr>
                <w:sz w:val="16"/>
                <w:szCs w:val="16"/>
              </w:rPr>
            </w:pPr>
          </w:p>
        </w:tc>
        <w:tc>
          <w:tcPr>
            <w:tcW w:w="425" w:type="dxa"/>
            <w:shd w:val="solid" w:color="FFFFFF" w:fill="auto"/>
          </w:tcPr>
          <w:p w14:paraId="11B7320B" w14:textId="77777777" w:rsidR="009601DA" w:rsidRPr="006B0D02" w:rsidRDefault="009601DA" w:rsidP="00F37967">
            <w:pPr>
              <w:pStyle w:val="TAR"/>
              <w:rPr>
                <w:sz w:val="16"/>
                <w:szCs w:val="16"/>
              </w:rPr>
            </w:pPr>
          </w:p>
        </w:tc>
        <w:tc>
          <w:tcPr>
            <w:tcW w:w="425" w:type="dxa"/>
            <w:shd w:val="solid" w:color="FFFFFF" w:fill="auto"/>
          </w:tcPr>
          <w:p w14:paraId="3C079C93" w14:textId="77777777" w:rsidR="009601DA" w:rsidRPr="006B0D02" w:rsidRDefault="009601DA" w:rsidP="00F37967">
            <w:pPr>
              <w:pStyle w:val="TAC"/>
              <w:rPr>
                <w:sz w:val="16"/>
                <w:szCs w:val="16"/>
              </w:rPr>
            </w:pPr>
          </w:p>
        </w:tc>
        <w:tc>
          <w:tcPr>
            <w:tcW w:w="4962" w:type="dxa"/>
            <w:shd w:val="solid" w:color="FFFFFF" w:fill="auto"/>
          </w:tcPr>
          <w:p w14:paraId="0B0E7F4F" w14:textId="005FC4E1" w:rsidR="009601DA" w:rsidRPr="002820FA" w:rsidRDefault="009601DA" w:rsidP="00F37967">
            <w:pPr>
              <w:pStyle w:val="TAL"/>
              <w:rPr>
                <w:sz w:val="16"/>
                <w:szCs w:val="16"/>
              </w:rPr>
            </w:pPr>
            <w:r w:rsidRPr="009601DA">
              <w:rPr>
                <w:sz w:val="16"/>
                <w:szCs w:val="16"/>
              </w:rPr>
              <w:t>S3-232116</w:t>
            </w:r>
          </w:p>
        </w:tc>
        <w:tc>
          <w:tcPr>
            <w:tcW w:w="708" w:type="dxa"/>
            <w:shd w:val="solid" w:color="FFFFFF" w:fill="auto"/>
          </w:tcPr>
          <w:p w14:paraId="4636AD40" w14:textId="256D8020" w:rsidR="009601DA" w:rsidRDefault="009601DA" w:rsidP="00F37967">
            <w:pPr>
              <w:pStyle w:val="TAC"/>
              <w:rPr>
                <w:sz w:val="16"/>
                <w:szCs w:val="16"/>
              </w:rPr>
            </w:pPr>
            <w:r>
              <w:rPr>
                <w:sz w:val="16"/>
                <w:szCs w:val="16"/>
              </w:rPr>
              <w:t>0.7.0</w:t>
            </w:r>
          </w:p>
        </w:tc>
      </w:tr>
      <w:tr w:rsidR="00702DDD" w:rsidRPr="006B0D02" w14:paraId="665A99C5" w14:textId="77777777" w:rsidTr="00480CC4">
        <w:tc>
          <w:tcPr>
            <w:tcW w:w="800" w:type="dxa"/>
            <w:shd w:val="solid" w:color="FFFFFF" w:fill="auto"/>
          </w:tcPr>
          <w:p w14:paraId="296A91B9" w14:textId="581666D0" w:rsidR="00702DDD" w:rsidRDefault="00702DDD" w:rsidP="00702DDD">
            <w:pPr>
              <w:pStyle w:val="TAC"/>
              <w:rPr>
                <w:sz w:val="16"/>
                <w:szCs w:val="16"/>
              </w:rPr>
            </w:pPr>
            <w:r>
              <w:rPr>
                <w:sz w:val="16"/>
                <w:szCs w:val="16"/>
              </w:rPr>
              <w:t>2023-05</w:t>
            </w:r>
          </w:p>
        </w:tc>
        <w:tc>
          <w:tcPr>
            <w:tcW w:w="901" w:type="dxa"/>
            <w:shd w:val="solid" w:color="FFFFFF" w:fill="auto"/>
          </w:tcPr>
          <w:p w14:paraId="78653301" w14:textId="45DCB822" w:rsidR="00702DDD" w:rsidRDefault="00702DDD" w:rsidP="00702DDD">
            <w:pPr>
              <w:pStyle w:val="TAC"/>
              <w:rPr>
                <w:sz w:val="16"/>
                <w:szCs w:val="16"/>
              </w:rPr>
            </w:pPr>
            <w:r>
              <w:rPr>
                <w:sz w:val="16"/>
                <w:szCs w:val="16"/>
              </w:rPr>
              <w:t>SA3#111</w:t>
            </w:r>
          </w:p>
        </w:tc>
        <w:tc>
          <w:tcPr>
            <w:tcW w:w="993" w:type="dxa"/>
            <w:shd w:val="solid" w:color="FFFFFF" w:fill="auto"/>
          </w:tcPr>
          <w:p w14:paraId="5D62B488" w14:textId="77777777" w:rsidR="00702DDD" w:rsidRPr="00C97077" w:rsidRDefault="00702DDD" w:rsidP="00F37967">
            <w:pPr>
              <w:pStyle w:val="TAC"/>
              <w:rPr>
                <w:sz w:val="16"/>
                <w:szCs w:val="16"/>
                <w:highlight w:val="yellow"/>
              </w:rPr>
            </w:pPr>
          </w:p>
        </w:tc>
        <w:tc>
          <w:tcPr>
            <w:tcW w:w="425" w:type="dxa"/>
            <w:shd w:val="solid" w:color="FFFFFF" w:fill="auto"/>
          </w:tcPr>
          <w:p w14:paraId="2EB4B952" w14:textId="77777777" w:rsidR="00702DDD" w:rsidRPr="006B0D02" w:rsidRDefault="00702DDD" w:rsidP="00F37967">
            <w:pPr>
              <w:pStyle w:val="TAL"/>
              <w:rPr>
                <w:sz w:val="16"/>
                <w:szCs w:val="16"/>
              </w:rPr>
            </w:pPr>
          </w:p>
        </w:tc>
        <w:tc>
          <w:tcPr>
            <w:tcW w:w="425" w:type="dxa"/>
            <w:shd w:val="solid" w:color="FFFFFF" w:fill="auto"/>
          </w:tcPr>
          <w:p w14:paraId="6636588D" w14:textId="77777777" w:rsidR="00702DDD" w:rsidRPr="006B0D02" w:rsidRDefault="00702DDD" w:rsidP="00F37967">
            <w:pPr>
              <w:pStyle w:val="TAR"/>
              <w:rPr>
                <w:sz w:val="16"/>
                <w:szCs w:val="16"/>
              </w:rPr>
            </w:pPr>
          </w:p>
        </w:tc>
        <w:tc>
          <w:tcPr>
            <w:tcW w:w="425" w:type="dxa"/>
            <w:shd w:val="solid" w:color="FFFFFF" w:fill="auto"/>
          </w:tcPr>
          <w:p w14:paraId="4DF00A4A" w14:textId="77777777" w:rsidR="00702DDD" w:rsidRPr="006B0D02" w:rsidRDefault="00702DDD" w:rsidP="00F37967">
            <w:pPr>
              <w:pStyle w:val="TAC"/>
              <w:rPr>
                <w:sz w:val="16"/>
                <w:szCs w:val="16"/>
              </w:rPr>
            </w:pPr>
          </w:p>
        </w:tc>
        <w:tc>
          <w:tcPr>
            <w:tcW w:w="4962" w:type="dxa"/>
            <w:shd w:val="solid" w:color="FFFFFF" w:fill="auto"/>
          </w:tcPr>
          <w:p w14:paraId="0CC79666" w14:textId="46607C3D" w:rsidR="00702DDD" w:rsidRPr="009601DA" w:rsidRDefault="00702DDD" w:rsidP="00F37967">
            <w:pPr>
              <w:pStyle w:val="TAL"/>
              <w:rPr>
                <w:sz w:val="16"/>
                <w:szCs w:val="16"/>
              </w:rPr>
            </w:pPr>
            <w:r w:rsidRPr="00702DDD">
              <w:rPr>
                <w:sz w:val="16"/>
                <w:szCs w:val="16"/>
              </w:rPr>
              <w:t>S3</w:t>
            </w:r>
            <w:r w:rsidRPr="00702DDD">
              <w:rPr>
                <w:rFonts w:ascii="MS Gothic" w:hAnsi="MS Gothic" w:cs="MS Gothic"/>
                <w:sz w:val="16"/>
                <w:szCs w:val="16"/>
              </w:rPr>
              <w:t>‑</w:t>
            </w:r>
            <w:r w:rsidRPr="00702DDD">
              <w:rPr>
                <w:sz w:val="16"/>
                <w:szCs w:val="16"/>
              </w:rPr>
              <w:t>233167</w:t>
            </w:r>
            <w:r>
              <w:rPr>
                <w:sz w:val="16"/>
                <w:szCs w:val="16"/>
              </w:rPr>
              <w:t xml:space="preserve">, </w:t>
            </w:r>
            <w:r w:rsidRPr="00702DDD">
              <w:rPr>
                <w:sz w:val="16"/>
                <w:szCs w:val="16"/>
              </w:rPr>
              <w:t>S3</w:t>
            </w:r>
            <w:r w:rsidRPr="00702DDD">
              <w:rPr>
                <w:rFonts w:ascii="MS Gothic" w:hAnsi="MS Gothic" w:cs="MS Gothic"/>
                <w:sz w:val="16"/>
                <w:szCs w:val="16"/>
              </w:rPr>
              <w:t>‑</w:t>
            </w:r>
            <w:r w:rsidRPr="00702DDD">
              <w:rPr>
                <w:sz w:val="16"/>
                <w:szCs w:val="16"/>
              </w:rPr>
              <w:t>232687</w:t>
            </w:r>
          </w:p>
        </w:tc>
        <w:tc>
          <w:tcPr>
            <w:tcW w:w="708" w:type="dxa"/>
            <w:shd w:val="solid" w:color="FFFFFF" w:fill="auto"/>
          </w:tcPr>
          <w:p w14:paraId="5FE16E8A" w14:textId="41F82BF5" w:rsidR="00702DDD" w:rsidRDefault="0008631D" w:rsidP="0008631D">
            <w:pPr>
              <w:pStyle w:val="TAC"/>
              <w:rPr>
                <w:sz w:val="16"/>
                <w:szCs w:val="16"/>
              </w:rPr>
            </w:pPr>
            <w:r>
              <w:rPr>
                <w:sz w:val="16"/>
                <w:szCs w:val="16"/>
              </w:rPr>
              <w:t>1</w:t>
            </w:r>
            <w:r w:rsidR="00702DDD">
              <w:rPr>
                <w:sz w:val="16"/>
                <w:szCs w:val="16"/>
              </w:rPr>
              <w:t>.</w:t>
            </w:r>
            <w:r>
              <w:rPr>
                <w:sz w:val="16"/>
                <w:szCs w:val="16"/>
              </w:rPr>
              <w:t>0</w:t>
            </w:r>
            <w:r w:rsidR="00702DDD">
              <w:rPr>
                <w:sz w:val="16"/>
                <w:szCs w:val="16"/>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A04A5" w14:textId="77777777" w:rsidR="00B407DE" w:rsidRDefault="00B407DE">
      <w:r>
        <w:separator/>
      </w:r>
    </w:p>
  </w:endnote>
  <w:endnote w:type="continuationSeparator" w:id="0">
    <w:p w14:paraId="7F59180F" w14:textId="77777777" w:rsidR="00B407DE" w:rsidRDefault="00B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503C6" w:rsidRDefault="005503C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7C056" w14:textId="77777777" w:rsidR="00B407DE" w:rsidRDefault="00B407DE">
      <w:r>
        <w:separator/>
      </w:r>
    </w:p>
  </w:footnote>
  <w:footnote w:type="continuationSeparator" w:id="0">
    <w:p w14:paraId="07FEBC62" w14:textId="77777777" w:rsidR="00B407DE" w:rsidRDefault="00B40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503C6" w:rsidRDefault="00550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03D">
      <w:rPr>
        <w:rFonts w:ascii="Arial" w:hAnsi="Arial" w:cs="Arial"/>
        <w:b/>
        <w:noProof/>
        <w:sz w:val="18"/>
        <w:szCs w:val="18"/>
      </w:rPr>
      <w:t>3GPP TR 33.883 V1.0.0 (2023-05)</w:t>
    </w:r>
    <w:r>
      <w:rPr>
        <w:rFonts w:ascii="Arial" w:hAnsi="Arial" w:cs="Arial"/>
        <w:b/>
        <w:sz w:val="18"/>
        <w:szCs w:val="18"/>
      </w:rPr>
      <w:fldChar w:fldCharType="end"/>
    </w:r>
  </w:p>
  <w:p w14:paraId="7A6BC72E" w14:textId="77777777" w:rsidR="005503C6" w:rsidRDefault="00550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03D">
      <w:rPr>
        <w:rFonts w:ascii="Arial" w:hAnsi="Arial" w:cs="Arial"/>
        <w:b/>
        <w:noProof/>
        <w:sz w:val="18"/>
        <w:szCs w:val="18"/>
      </w:rPr>
      <w:t>14</w:t>
    </w:r>
    <w:r>
      <w:rPr>
        <w:rFonts w:ascii="Arial" w:hAnsi="Arial" w:cs="Arial"/>
        <w:b/>
        <w:sz w:val="18"/>
        <w:szCs w:val="18"/>
      </w:rPr>
      <w:fldChar w:fldCharType="end"/>
    </w:r>
  </w:p>
  <w:p w14:paraId="13C538E8" w14:textId="0325EBA6" w:rsidR="005503C6" w:rsidRDefault="00550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03D">
      <w:rPr>
        <w:rFonts w:ascii="Arial" w:hAnsi="Arial" w:cs="Arial"/>
        <w:b/>
        <w:noProof/>
        <w:sz w:val="18"/>
        <w:szCs w:val="18"/>
      </w:rPr>
      <w:t>Release 18</w:t>
    </w:r>
    <w:r>
      <w:rPr>
        <w:rFonts w:ascii="Arial" w:hAnsi="Arial" w:cs="Arial"/>
        <w:b/>
        <w:sz w:val="18"/>
        <w:szCs w:val="18"/>
      </w:rPr>
      <w:fldChar w:fldCharType="end"/>
    </w:r>
  </w:p>
  <w:p w14:paraId="1024E63D" w14:textId="77777777" w:rsidR="005503C6" w:rsidRDefault="005503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05B33"/>
    <w:rsid w:val="000163D2"/>
    <w:rsid w:val="00020B3F"/>
    <w:rsid w:val="00033397"/>
    <w:rsid w:val="00040095"/>
    <w:rsid w:val="00051834"/>
    <w:rsid w:val="00054A22"/>
    <w:rsid w:val="00062023"/>
    <w:rsid w:val="000624AE"/>
    <w:rsid w:val="000655A6"/>
    <w:rsid w:val="00080512"/>
    <w:rsid w:val="00084666"/>
    <w:rsid w:val="0008631D"/>
    <w:rsid w:val="00093DC9"/>
    <w:rsid w:val="000A7EE0"/>
    <w:rsid w:val="000B23DD"/>
    <w:rsid w:val="000C47C3"/>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B7FA4"/>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503C6"/>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552FF"/>
    <w:rsid w:val="006912E9"/>
    <w:rsid w:val="00692F0D"/>
    <w:rsid w:val="006A1FDB"/>
    <w:rsid w:val="006A323F"/>
    <w:rsid w:val="006B30D0"/>
    <w:rsid w:val="006C13D9"/>
    <w:rsid w:val="006C3D95"/>
    <w:rsid w:val="006C3F9F"/>
    <w:rsid w:val="006E5C86"/>
    <w:rsid w:val="00701116"/>
    <w:rsid w:val="00702DDD"/>
    <w:rsid w:val="0071174C"/>
    <w:rsid w:val="00713C44"/>
    <w:rsid w:val="007143AA"/>
    <w:rsid w:val="007160AD"/>
    <w:rsid w:val="00717B54"/>
    <w:rsid w:val="00734A5B"/>
    <w:rsid w:val="0074026F"/>
    <w:rsid w:val="007429F6"/>
    <w:rsid w:val="00743A6D"/>
    <w:rsid w:val="00744E76"/>
    <w:rsid w:val="00754C9D"/>
    <w:rsid w:val="00765EA3"/>
    <w:rsid w:val="00774399"/>
    <w:rsid w:val="00774DA4"/>
    <w:rsid w:val="00775EA7"/>
    <w:rsid w:val="00781F0F"/>
    <w:rsid w:val="007B5E71"/>
    <w:rsid w:val="007B600E"/>
    <w:rsid w:val="007F0F4A"/>
    <w:rsid w:val="008028A4"/>
    <w:rsid w:val="00830747"/>
    <w:rsid w:val="00834A2C"/>
    <w:rsid w:val="00854F24"/>
    <w:rsid w:val="00864061"/>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566FE"/>
    <w:rsid w:val="00957CC7"/>
    <w:rsid w:val="009601DA"/>
    <w:rsid w:val="00965257"/>
    <w:rsid w:val="00981FD0"/>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407DE"/>
    <w:rsid w:val="00B5103D"/>
    <w:rsid w:val="00B8667F"/>
    <w:rsid w:val="00B93086"/>
    <w:rsid w:val="00BA19ED"/>
    <w:rsid w:val="00BA4B8D"/>
    <w:rsid w:val="00BC0F7D"/>
    <w:rsid w:val="00BC47EA"/>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E25D6"/>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9008D"/>
    <w:rsid w:val="00FA1266"/>
    <w:rsid w:val="00FC1192"/>
    <w:rsid w:val="00FF0B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 w:type="character" w:customStyle="1" w:styleId="B1Char1">
    <w:name w:val="B1 Char1"/>
    <w:link w:val="B1"/>
    <w:qFormat/>
    <w:locked/>
    <w:rsid w:val="002820FA"/>
    <w:rPr>
      <w:lang w:val="en-GB" w:eastAsia="en-US"/>
    </w:rPr>
  </w:style>
  <w:style w:type="character" w:customStyle="1" w:styleId="3Char">
    <w:name w:val="标题 3 Char"/>
    <w:aliases w:val="h3 Char"/>
    <w:link w:val="3"/>
    <w:rsid w:val="002820FA"/>
    <w:rPr>
      <w:rFonts w:ascii="Arial" w:hAnsi="Arial"/>
      <w:sz w:val="28"/>
      <w:lang w:val="en-GB" w:eastAsia="en-US"/>
    </w:rPr>
  </w:style>
  <w:style w:type="character" w:customStyle="1" w:styleId="2Char">
    <w:name w:val="标题 2 Char"/>
    <w:aliases w:val="H2 Char,h2 Char,2nd level Char,†berschrift 2 Char,õberschrift 2 Char,UNDERRUBRIK 1-2 Char"/>
    <w:link w:val="2"/>
    <w:rsid w:val="0008631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1547260590">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46FE1D4F-FC7B-4EAA-B01D-E3E316BA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4407</Words>
  <Characters>25123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3</cp:revision>
  <cp:lastPrinted>2019-02-25T14:05:00Z</cp:lastPrinted>
  <dcterms:created xsi:type="dcterms:W3CDTF">2023-06-01T10:19:00Z</dcterms:created>
  <dcterms:modified xsi:type="dcterms:W3CDTF">2023-06-01T10:22:00Z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(3)VddPgektQZvW5cPU9MNkrd+A0Id9d5RWMj7NNBooGuJ2jaAJWud13gOeoB2f5XPEjj6c6jT4
T/9XR1SKF+BqB5pSumqZl2vlDbGUx0GkmzgQZckcHm3ogDV1kYahlV3zmEtLocKAR0tGlpeg
iv0HpuEdApj9B2pu+eyTx3BU8KUfqkpNJq7O9o92Qqn3XGn1+yyOWQIYkwHA6xH+B+nxZl6A
jv5VjmIjyroAivtEQv</vt:lpwstr>
  </property>
  <property fmtid="{D5CDD505-2E9C-101B-9397-08002B2CF9AE}" pid="14" name="_2015_ms_pID_7253431">
    <vt:lpwstr>xQQCvrEkJBiCn7VIk97sUfr5OtJWEQuJDJlSGSMR4vyMXFI102MPyG
pfmeAWIbkVYb3WAL7q61iuS+7YRzaN2g2du1VGb7/4SekqoKHfQa9H8de0YOIuzrFKG0TJGu
NksJRn3SZtHuffiuCe8WdYqsqcrfESQ4kOAbgWIzpAcHW1wzesHxPr/NrYavV3a/NPuvx3ZZ
CM8mCIF9hirYhjJjucSoOM5jpYY8MhVI08Lp</vt:lpwstr>
  </property>
  <property fmtid="{D5CDD505-2E9C-101B-9397-08002B2CF9AE}" pid="15" name="_2015_ms_pID_7253432">
    <vt:lpwstr>Tw==</vt:lpwstr>
  </property>
</Properties>
</file>